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D0B" w:rsidRPr="00832F3F" w:rsidRDefault="00645A20" w:rsidP="00B46EB5">
      <w:pPr>
        <w:spacing w:line="276" w:lineRule="auto"/>
        <w:jc w:val="center"/>
        <w:rPr>
          <w:rFonts w:asciiTheme="majorHAnsi" w:eastAsiaTheme="majorHAnsi" w:hAnsiTheme="majorHAnsi"/>
          <w:b/>
          <w:sz w:val="48"/>
          <w:szCs w:val="48"/>
          <w:u w:val="single"/>
          <w:lang w:eastAsia="ko-KR"/>
        </w:rPr>
      </w:pPr>
      <w:r w:rsidRPr="00832F3F">
        <w:rPr>
          <w:rFonts w:asciiTheme="majorHAnsi" w:eastAsiaTheme="majorHAnsi" w:hAnsiTheme="majorHAnsi" w:hint="eastAsia"/>
          <w:b/>
          <w:sz w:val="48"/>
          <w:szCs w:val="48"/>
          <w:u w:val="single"/>
          <w:lang w:eastAsia="ko-KR"/>
        </w:rPr>
        <w:t>입 사 지 원</w:t>
      </w:r>
      <w:r w:rsidRPr="00832F3F">
        <w:rPr>
          <w:rFonts w:asciiTheme="majorHAnsi" w:eastAsiaTheme="majorHAnsi" w:hAnsiTheme="majorHAnsi"/>
          <w:b/>
          <w:sz w:val="48"/>
          <w:szCs w:val="48"/>
          <w:u w:val="single"/>
          <w:lang w:eastAsia="ko-KR"/>
        </w:rPr>
        <w:t xml:space="preserve"> </w:t>
      </w:r>
      <w:r w:rsidRPr="00832F3F">
        <w:rPr>
          <w:rFonts w:asciiTheme="majorHAnsi" w:eastAsiaTheme="majorHAnsi" w:hAnsiTheme="majorHAnsi" w:hint="eastAsia"/>
          <w:b/>
          <w:sz w:val="48"/>
          <w:szCs w:val="48"/>
          <w:u w:val="single"/>
          <w:lang w:eastAsia="ko-KR"/>
        </w:rPr>
        <w:t>서</w:t>
      </w:r>
    </w:p>
    <w:p w:rsidR="00645A20" w:rsidRDefault="00535FF5" w:rsidP="00535FF5">
      <w:pPr>
        <w:spacing w:line="276" w:lineRule="auto"/>
        <w:jc w:val="right"/>
        <w:rPr>
          <w:rFonts w:ascii="굴림" w:eastAsia="굴림" w:hAnsi="굴림"/>
          <w:sz w:val="22"/>
          <w:szCs w:val="24"/>
          <w:lang w:eastAsia="ko-KR"/>
        </w:rPr>
      </w:pPr>
      <w:r w:rsidRPr="00C9145F">
        <w:rPr>
          <w:rFonts w:asciiTheme="majorHAnsi" w:eastAsiaTheme="majorHAnsi" w:hAnsiTheme="majorHAnsi"/>
          <w:szCs w:val="48"/>
          <w:lang w:eastAsia="ko-KR"/>
        </w:rPr>
        <w:t>※</w:t>
      </w:r>
      <w:r w:rsidRPr="00C9145F">
        <w:rPr>
          <w:rFonts w:asciiTheme="majorHAnsi" w:eastAsiaTheme="majorHAnsi" w:hAnsiTheme="majorHAnsi" w:hint="eastAsia"/>
          <w:szCs w:val="48"/>
          <w:lang w:eastAsia="ko-KR"/>
        </w:rPr>
        <w:t xml:space="preserve"> </w:t>
      </w:r>
      <w:r>
        <w:rPr>
          <w:rFonts w:asciiTheme="majorHAnsi" w:eastAsiaTheme="majorHAnsi" w:hAnsiTheme="majorHAnsi"/>
          <w:szCs w:val="48"/>
          <w:lang w:eastAsia="ko-KR"/>
        </w:rPr>
        <w:t xml:space="preserve">/ </w:t>
      </w:r>
      <w:r>
        <w:rPr>
          <w:rFonts w:asciiTheme="majorHAnsi" w:eastAsiaTheme="majorHAnsi" w:hAnsiTheme="majorHAnsi" w:hint="eastAsia"/>
          <w:szCs w:val="48"/>
          <w:lang w:eastAsia="ko-KR"/>
        </w:rPr>
        <w:t>표시에 있는 선택사항은 한가지만 O</w:t>
      </w:r>
      <w:r>
        <w:rPr>
          <w:rFonts w:asciiTheme="majorHAnsi" w:eastAsiaTheme="majorHAnsi" w:hAnsiTheme="majorHAnsi"/>
          <w:szCs w:val="48"/>
          <w:lang w:eastAsia="ko-KR"/>
        </w:rPr>
        <w:t>(</w:t>
      </w:r>
      <w:r>
        <w:rPr>
          <w:rFonts w:asciiTheme="majorHAnsi" w:eastAsiaTheme="majorHAnsi" w:hAnsiTheme="majorHAnsi" w:hint="eastAsia"/>
          <w:szCs w:val="48"/>
          <w:lang w:eastAsia="ko-KR"/>
        </w:rPr>
        <w:t>기입)하세요.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96"/>
        <w:gridCol w:w="222"/>
        <w:gridCol w:w="1479"/>
        <w:gridCol w:w="2977"/>
        <w:gridCol w:w="1418"/>
        <w:gridCol w:w="2617"/>
      </w:tblGrid>
      <w:tr w:rsidR="00572568" w:rsidTr="00BE2877">
        <w:tc>
          <w:tcPr>
            <w:tcW w:w="1696" w:type="dxa"/>
            <w:vMerge w:val="restart"/>
            <w:vAlign w:val="center"/>
          </w:tcPr>
          <w:p w:rsidR="00572568" w:rsidRPr="00BE2877" w:rsidRDefault="00572568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BE2877">
              <w:rPr>
                <w:rFonts w:asciiTheme="minorHAnsi" w:eastAsiaTheme="minorHAnsi" w:hAnsiTheme="minorHAnsi" w:hint="eastAsia"/>
                <w:b/>
                <w:lang w:eastAsia="ko-KR"/>
              </w:rPr>
              <w:t>사 진</w:t>
            </w:r>
          </w:p>
          <w:p w:rsidR="00572568" w:rsidRPr="0086662D" w:rsidRDefault="00572568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 w:rsidRPr="00BE2877">
              <w:rPr>
                <w:rFonts w:asciiTheme="minorHAnsi" w:eastAsiaTheme="minorHAnsi" w:hAnsiTheme="minorHAnsi" w:hint="eastAsia"/>
                <w:b/>
                <w:lang w:eastAsia="ko-KR"/>
              </w:rPr>
              <w:t>(3</w:t>
            </w:r>
            <w:r w:rsidRPr="00BE2877">
              <w:rPr>
                <w:rFonts w:asciiTheme="minorHAnsi" w:eastAsiaTheme="minorHAnsi" w:hAnsiTheme="minorHAnsi"/>
                <w:b/>
                <w:lang w:eastAsia="ko-KR"/>
              </w:rPr>
              <w:t xml:space="preserve"> </w:t>
            </w:r>
            <w:r w:rsidRPr="00BE2877">
              <w:rPr>
                <w:rFonts w:asciiTheme="minorHAnsi" w:eastAsiaTheme="minorHAnsi" w:hAnsiTheme="minorHAnsi" w:hint="eastAsia"/>
                <w:b/>
                <w:lang w:eastAsia="ko-KR"/>
              </w:rPr>
              <w:t>X</w:t>
            </w:r>
            <w:r w:rsidRPr="00BE2877">
              <w:rPr>
                <w:rFonts w:asciiTheme="minorHAnsi" w:eastAsiaTheme="minorHAnsi" w:hAnsiTheme="minorHAnsi"/>
                <w:b/>
                <w:lang w:eastAsia="ko-KR"/>
              </w:rPr>
              <w:t xml:space="preserve"> </w:t>
            </w:r>
            <w:r w:rsidRPr="00BE2877">
              <w:rPr>
                <w:rFonts w:asciiTheme="minorHAnsi" w:eastAsiaTheme="minorHAnsi" w:hAnsiTheme="minorHAnsi" w:hint="eastAsia"/>
                <w:b/>
                <w:lang w:eastAsia="ko-KR"/>
              </w:rPr>
              <w:t>4)</w:t>
            </w:r>
          </w:p>
        </w:tc>
        <w:tc>
          <w:tcPr>
            <w:tcW w:w="222" w:type="dxa"/>
            <w:vMerge w:val="restart"/>
            <w:tcBorders>
              <w:top w:val="nil"/>
              <w:bottom w:val="nil"/>
            </w:tcBorders>
            <w:vAlign w:val="center"/>
          </w:tcPr>
          <w:p w:rsidR="00572568" w:rsidRPr="0086662D" w:rsidRDefault="00572568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479" w:type="dxa"/>
            <w:shd w:val="clear" w:color="auto" w:fill="DBE5F1" w:themeFill="accent1" w:themeFillTint="33"/>
            <w:vAlign w:val="center"/>
          </w:tcPr>
          <w:p w:rsidR="00572568" w:rsidRPr="00BE2877" w:rsidRDefault="00C71C6E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BE2877">
              <w:rPr>
                <w:rFonts w:asciiTheme="minorHAnsi" w:eastAsiaTheme="minorHAnsi" w:hAnsiTheme="minorHAnsi" w:hint="eastAsia"/>
                <w:b/>
                <w:lang w:eastAsia="ko-KR"/>
              </w:rPr>
              <w:t>지원분야</w:t>
            </w:r>
          </w:p>
        </w:tc>
        <w:tc>
          <w:tcPr>
            <w:tcW w:w="2977" w:type="dxa"/>
            <w:vAlign w:val="center"/>
          </w:tcPr>
          <w:p w:rsidR="00572568" w:rsidRPr="00CF19D0" w:rsidRDefault="00CF19D0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</w:pPr>
            <w:r w:rsidRPr="00CF19D0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 xml:space="preserve">법인영업 </w:t>
            </w:r>
            <w:r w:rsidRPr="00CF19D0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/ </w:t>
            </w:r>
            <w:r w:rsidRPr="00CF19D0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 xml:space="preserve">기술운영 </w:t>
            </w:r>
            <w:r w:rsidRPr="00CF19D0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/ </w:t>
            </w:r>
            <w:r w:rsidRPr="00CF19D0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경영지원</w:t>
            </w:r>
          </w:p>
        </w:tc>
        <w:tc>
          <w:tcPr>
            <w:tcW w:w="1418" w:type="dxa"/>
            <w:shd w:val="clear" w:color="auto" w:fill="DBE5F1" w:themeFill="accent1" w:themeFillTint="33"/>
            <w:vAlign w:val="center"/>
          </w:tcPr>
          <w:p w:rsidR="00572568" w:rsidRPr="00BE2877" w:rsidRDefault="00C71C6E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BE2877">
              <w:rPr>
                <w:rFonts w:asciiTheme="minorHAnsi" w:eastAsiaTheme="minorHAnsi" w:hAnsiTheme="minorHAnsi" w:hint="eastAsia"/>
                <w:b/>
                <w:lang w:eastAsia="ko-KR"/>
              </w:rPr>
              <w:t>희망연봉</w:t>
            </w:r>
          </w:p>
        </w:tc>
        <w:tc>
          <w:tcPr>
            <w:tcW w:w="2617" w:type="dxa"/>
            <w:vAlign w:val="center"/>
          </w:tcPr>
          <w:p w:rsidR="00572568" w:rsidRPr="00255F4F" w:rsidRDefault="008966A6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</w:pPr>
            <w:proofErr w:type="spellStart"/>
            <w:r w:rsidRPr="00255F4F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회사내규</w:t>
            </w:r>
            <w:proofErr w:type="spellEnd"/>
            <w:r w:rsidRPr="00255F4F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 xml:space="preserve"> </w:t>
            </w:r>
            <w:r w:rsidRPr="00255F4F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/ </w:t>
            </w:r>
            <w:proofErr w:type="gramStart"/>
            <w:r w:rsidRPr="00255F4F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(    </w:t>
            </w:r>
            <w:r w:rsidR="00255F4F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  </w:t>
            </w:r>
            <w:r w:rsidRPr="00255F4F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     )</w:t>
            </w:r>
            <w:proofErr w:type="gramEnd"/>
            <w:r w:rsidRPr="00255F4F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백만원</w:t>
            </w:r>
          </w:p>
        </w:tc>
      </w:tr>
      <w:tr w:rsidR="00572568" w:rsidTr="00C71C6E">
        <w:trPr>
          <w:trHeight w:val="56"/>
        </w:trPr>
        <w:tc>
          <w:tcPr>
            <w:tcW w:w="1696" w:type="dxa"/>
            <w:vMerge/>
            <w:vAlign w:val="center"/>
          </w:tcPr>
          <w:p w:rsidR="00572568" w:rsidRPr="0086662D" w:rsidRDefault="00572568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222" w:type="dxa"/>
            <w:vMerge/>
            <w:tcBorders>
              <w:bottom w:val="nil"/>
              <w:right w:val="nil"/>
            </w:tcBorders>
            <w:vAlign w:val="center"/>
          </w:tcPr>
          <w:p w:rsidR="00572568" w:rsidRPr="0086662D" w:rsidRDefault="00572568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8491" w:type="dxa"/>
            <w:gridSpan w:val="4"/>
            <w:tcBorders>
              <w:left w:val="nil"/>
              <w:right w:val="nil"/>
            </w:tcBorders>
            <w:vAlign w:val="center"/>
          </w:tcPr>
          <w:p w:rsidR="00572568" w:rsidRPr="00572568" w:rsidRDefault="00572568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sz w:val="8"/>
                <w:lang w:eastAsia="ko-KR"/>
              </w:rPr>
            </w:pPr>
          </w:p>
        </w:tc>
      </w:tr>
      <w:tr w:rsidR="00572568" w:rsidTr="00BE2877">
        <w:tc>
          <w:tcPr>
            <w:tcW w:w="1696" w:type="dxa"/>
            <w:vMerge/>
            <w:vAlign w:val="center"/>
          </w:tcPr>
          <w:p w:rsidR="00572568" w:rsidRPr="0086662D" w:rsidRDefault="00572568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572568" w:rsidRPr="0086662D" w:rsidRDefault="00572568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479" w:type="dxa"/>
            <w:shd w:val="clear" w:color="auto" w:fill="DBE5F1" w:themeFill="accent1" w:themeFillTint="33"/>
            <w:vAlign w:val="center"/>
          </w:tcPr>
          <w:p w:rsidR="00572568" w:rsidRPr="00BE2877" w:rsidRDefault="00C71C6E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BE2877">
              <w:rPr>
                <w:rFonts w:asciiTheme="minorHAnsi" w:eastAsiaTheme="minorHAnsi" w:hAnsiTheme="minorHAnsi" w:hint="eastAsia"/>
                <w:b/>
                <w:lang w:eastAsia="ko-KR"/>
              </w:rPr>
              <w:t>성 명</w:t>
            </w:r>
            <w:r w:rsidR="00C8727C" w:rsidRPr="00BE2877">
              <w:rPr>
                <w:rFonts w:asciiTheme="minorHAnsi" w:eastAsiaTheme="minorHAnsi" w:hAnsiTheme="minorHAnsi" w:hint="eastAsia"/>
                <w:b/>
                <w:lang w:eastAsia="ko-KR"/>
              </w:rPr>
              <w:t>(한글)</w:t>
            </w:r>
          </w:p>
        </w:tc>
        <w:tc>
          <w:tcPr>
            <w:tcW w:w="2977" w:type="dxa"/>
            <w:vAlign w:val="center"/>
          </w:tcPr>
          <w:p w:rsidR="00572568" w:rsidRPr="0086662D" w:rsidRDefault="00572568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418" w:type="dxa"/>
            <w:shd w:val="clear" w:color="auto" w:fill="DBE5F1" w:themeFill="accent1" w:themeFillTint="33"/>
            <w:vAlign w:val="center"/>
          </w:tcPr>
          <w:p w:rsidR="00572568" w:rsidRPr="00BE2877" w:rsidRDefault="00832F3F" w:rsidP="00832F3F">
            <w:pPr>
              <w:spacing w:line="276" w:lineRule="auto"/>
              <w:ind w:firstLineChars="100" w:firstLine="200"/>
              <w:rPr>
                <w:rFonts w:asciiTheme="minorHAnsi" w:eastAsiaTheme="minorHAnsi" w:hAnsiTheme="minorHAnsi"/>
                <w:b/>
                <w:lang w:eastAsia="ko-KR"/>
              </w:rPr>
            </w:pPr>
            <w:r>
              <w:rPr>
                <w:rFonts w:asciiTheme="minorHAnsi" w:eastAsiaTheme="minorHAnsi" w:hAnsiTheme="minorHAnsi" w:hint="eastAsia"/>
                <w:b/>
                <w:lang w:eastAsia="ko-KR"/>
              </w:rPr>
              <w:t>가족관계</w:t>
            </w:r>
          </w:p>
        </w:tc>
        <w:tc>
          <w:tcPr>
            <w:tcW w:w="2617" w:type="dxa"/>
            <w:vAlign w:val="center"/>
          </w:tcPr>
          <w:p w:rsidR="00572568" w:rsidRPr="0086662D" w:rsidRDefault="00832F3F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 xml:space="preserve">남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</w:t>
            </w:r>
            <w:r>
              <w:rPr>
                <w:rFonts w:asciiTheme="minorHAnsi" w:eastAsiaTheme="minorHAnsi" w:hAnsiTheme="minorHAnsi" w:hint="eastAsia"/>
                <w:lang w:eastAsia="ko-KR"/>
              </w:rPr>
              <w:t xml:space="preserve">녀 중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</w:t>
            </w:r>
            <w:r>
              <w:rPr>
                <w:rFonts w:asciiTheme="minorHAnsi" w:eastAsiaTheme="minorHAnsi" w:hAnsiTheme="minorHAnsi" w:hint="eastAsia"/>
                <w:lang w:eastAsia="ko-KR"/>
              </w:rPr>
              <w:t>째</w:t>
            </w:r>
          </w:p>
        </w:tc>
      </w:tr>
      <w:tr w:rsidR="00572568" w:rsidTr="00BE2877">
        <w:tc>
          <w:tcPr>
            <w:tcW w:w="1696" w:type="dxa"/>
            <w:vMerge/>
            <w:vAlign w:val="center"/>
          </w:tcPr>
          <w:p w:rsidR="00572568" w:rsidRPr="0086662D" w:rsidRDefault="00572568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572568" w:rsidRPr="0086662D" w:rsidRDefault="00572568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479" w:type="dxa"/>
            <w:shd w:val="clear" w:color="auto" w:fill="DBE5F1" w:themeFill="accent1" w:themeFillTint="33"/>
            <w:vAlign w:val="center"/>
          </w:tcPr>
          <w:p w:rsidR="00572568" w:rsidRPr="00BE2877" w:rsidRDefault="00C71C6E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BE2877">
              <w:rPr>
                <w:rFonts w:asciiTheme="minorHAnsi" w:eastAsiaTheme="minorHAnsi" w:hAnsiTheme="minorHAnsi" w:hint="eastAsia"/>
                <w:b/>
                <w:lang w:eastAsia="ko-KR"/>
              </w:rPr>
              <w:t>생년월일</w:t>
            </w:r>
          </w:p>
        </w:tc>
        <w:tc>
          <w:tcPr>
            <w:tcW w:w="2977" w:type="dxa"/>
            <w:vAlign w:val="center"/>
          </w:tcPr>
          <w:p w:rsidR="00572568" w:rsidRPr="0086662D" w:rsidRDefault="00C71C6E" w:rsidP="00B5154F">
            <w:pPr>
              <w:spacing w:line="276" w:lineRule="auto"/>
              <w:ind w:right="200"/>
              <w:jc w:val="right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 xml:space="preserve">년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  </w:t>
            </w:r>
            <w:r>
              <w:rPr>
                <w:rFonts w:asciiTheme="minorHAnsi" w:eastAsiaTheme="minorHAnsi" w:hAnsiTheme="minorHAnsi" w:hint="eastAsia"/>
                <w:lang w:eastAsia="ko-KR"/>
              </w:rPr>
              <w:t xml:space="preserve">월 </w:t>
            </w:r>
            <w:r w:rsidR="00B5154F">
              <w:rPr>
                <w:rFonts w:asciiTheme="minorHAnsi" w:eastAsiaTheme="minorHAnsi" w:hAnsiTheme="minorHAnsi"/>
                <w:lang w:eastAsia="ko-KR"/>
              </w:rPr>
              <w:t xml:space="preserve">      </w:t>
            </w:r>
            <w:r>
              <w:rPr>
                <w:rFonts w:asciiTheme="minorHAnsi" w:eastAsiaTheme="minorHAnsi" w:hAnsiTheme="minorHAnsi" w:hint="eastAsia"/>
                <w:lang w:eastAsia="ko-KR"/>
              </w:rPr>
              <w:t>일</w:t>
            </w:r>
          </w:p>
        </w:tc>
        <w:tc>
          <w:tcPr>
            <w:tcW w:w="1418" w:type="dxa"/>
            <w:shd w:val="clear" w:color="auto" w:fill="DBE5F1" w:themeFill="accent1" w:themeFillTint="33"/>
            <w:vAlign w:val="center"/>
          </w:tcPr>
          <w:p w:rsidR="00572568" w:rsidRPr="00BE2877" w:rsidRDefault="00C8727C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BE2877">
              <w:rPr>
                <w:rFonts w:asciiTheme="minorHAnsi" w:eastAsiaTheme="minorHAnsi" w:hAnsiTheme="minorHAnsi" w:hint="eastAsia"/>
                <w:b/>
                <w:lang w:eastAsia="ko-KR"/>
              </w:rPr>
              <w:t>휴대전화</w:t>
            </w:r>
          </w:p>
        </w:tc>
        <w:tc>
          <w:tcPr>
            <w:tcW w:w="2617" w:type="dxa"/>
            <w:vAlign w:val="center"/>
          </w:tcPr>
          <w:p w:rsidR="00572568" w:rsidRPr="0086662D" w:rsidRDefault="00572568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</w:tr>
      <w:tr w:rsidR="00572568" w:rsidTr="00BE2877">
        <w:tc>
          <w:tcPr>
            <w:tcW w:w="1696" w:type="dxa"/>
            <w:vMerge/>
            <w:vAlign w:val="center"/>
          </w:tcPr>
          <w:p w:rsidR="00572568" w:rsidRPr="0086662D" w:rsidRDefault="00572568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572568" w:rsidRPr="0086662D" w:rsidRDefault="00572568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479" w:type="dxa"/>
            <w:shd w:val="clear" w:color="auto" w:fill="DBE5F1" w:themeFill="accent1" w:themeFillTint="33"/>
            <w:vAlign w:val="center"/>
          </w:tcPr>
          <w:p w:rsidR="00572568" w:rsidRPr="00BE2877" w:rsidRDefault="00C71C6E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BE2877">
              <w:rPr>
                <w:rFonts w:asciiTheme="minorHAnsi" w:eastAsiaTheme="minorHAnsi" w:hAnsiTheme="minorHAnsi" w:hint="eastAsia"/>
                <w:b/>
                <w:lang w:eastAsia="ko-KR"/>
              </w:rPr>
              <w:t>이메일</w:t>
            </w:r>
          </w:p>
        </w:tc>
        <w:tc>
          <w:tcPr>
            <w:tcW w:w="2977" w:type="dxa"/>
            <w:vAlign w:val="center"/>
          </w:tcPr>
          <w:p w:rsidR="00572568" w:rsidRPr="0086662D" w:rsidRDefault="00C71C6E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>@</w:t>
            </w:r>
          </w:p>
        </w:tc>
        <w:tc>
          <w:tcPr>
            <w:tcW w:w="1418" w:type="dxa"/>
            <w:shd w:val="clear" w:color="auto" w:fill="DBE5F1" w:themeFill="accent1" w:themeFillTint="33"/>
            <w:vAlign w:val="center"/>
          </w:tcPr>
          <w:p w:rsidR="00572568" w:rsidRPr="00EB20E4" w:rsidRDefault="004210F2" w:rsidP="009E434A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sz w:val="18"/>
                <w:szCs w:val="18"/>
                <w:lang w:eastAsia="ko-KR"/>
              </w:rPr>
            </w:pPr>
            <w:r>
              <w:rPr>
                <w:rFonts w:asciiTheme="minorHAnsi" w:eastAsiaTheme="minorHAnsi" w:hAnsiTheme="minorHAnsi" w:hint="eastAsia"/>
                <w:b/>
                <w:sz w:val="18"/>
                <w:szCs w:val="18"/>
                <w:lang w:eastAsia="ko-KR"/>
              </w:rPr>
              <w:t>개인</w:t>
            </w:r>
            <w:r w:rsidR="00307282" w:rsidRPr="00EB20E4">
              <w:rPr>
                <w:rFonts w:asciiTheme="minorHAnsi" w:eastAsiaTheme="minorHAnsi" w:hAnsiTheme="minorHAnsi" w:hint="eastAsia"/>
                <w:b/>
                <w:sz w:val="18"/>
                <w:szCs w:val="18"/>
                <w:lang w:eastAsia="ko-KR"/>
              </w:rPr>
              <w:t>SNS</w:t>
            </w:r>
            <w:bookmarkStart w:id="0" w:name="_GoBack"/>
            <w:bookmarkEnd w:id="0"/>
          </w:p>
        </w:tc>
        <w:tc>
          <w:tcPr>
            <w:tcW w:w="2617" w:type="dxa"/>
            <w:vAlign w:val="center"/>
          </w:tcPr>
          <w:p w:rsidR="00572568" w:rsidRPr="0086662D" w:rsidRDefault="00572568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</w:tr>
      <w:tr w:rsidR="00C71C6E" w:rsidTr="00BE2877">
        <w:trPr>
          <w:trHeight w:val="500"/>
        </w:trPr>
        <w:tc>
          <w:tcPr>
            <w:tcW w:w="1696" w:type="dxa"/>
            <w:vMerge/>
            <w:vAlign w:val="center"/>
          </w:tcPr>
          <w:p w:rsidR="00C71C6E" w:rsidRPr="0086662D" w:rsidRDefault="00C71C6E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222" w:type="dxa"/>
            <w:vMerge/>
            <w:tcBorders>
              <w:bottom w:val="nil"/>
            </w:tcBorders>
            <w:vAlign w:val="center"/>
          </w:tcPr>
          <w:p w:rsidR="00C71C6E" w:rsidRPr="0086662D" w:rsidRDefault="00C71C6E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479" w:type="dxa"/>
            <w:shd w:val="clear" w:color="auto" w:fill="DBE5F1" w:themeFill="accent1" w:themeFillTint="33"/>
            <w:vAlign w:val="center"/>
          </w:tcPr>
          <w:p w:rsidR="00C71C6E" w:rsidRPr="00BE2877" w:rsidRDefault="00C71C6E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BE2877">
              <w:rPr>
                <w:rFonts w:asciiTheme="minorHAnsi" w:eastAsiaTheme="minorHAnsi" w:hAnsiTheme="minorHAnsi" w:hint="eastAsia"/>
                <w:b/>
                <w:lang w:eastAsia="ko-KR"/>
              </w:rPr>
              <w:t>주 소</w:t>
            </w:r>
          </w:p>
        </w:tc>
        <w:tc>
          <w:tcPr>
            <w:tcW w:w="7012" w:type="dxa"/>
            <w:gridSpan w:val="3"/>
            <w:vAlign w:val="center"/>
          </w:tcPr>
          <w:p w:rsidR="00C71C6E" w:rsidRPr="0086662D" w:rsidRDefault="00C71C6E" w:rsidP="0086662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</w:tr>
    </w:tbl>
    <w:p w:rsidR="00C8727C" w:rsidRPr="00304206" w:rsidRDefault="00C8727C" w:rsidP="00645A20">
      <w:pPr>
        <w:spacing w:line="276" w:lineRule="auto"/>
        <w:rPr>
          <w:rFonts w:asciiTheme="majorHAnsi" w:eastAsiaTheme="majorHAnsi" w:hAnsiTheme="majorHAnsi"/>
          <w:b/>
          <w:sz w:val="22"/>
          <w:szCs w:val="24"/>
          <w:lang w:eastAsia="ko-KR"/>
        </w:rPr>
      </w:pPr>
      <w:r w:rsidRPr="00304206">
        <w:rPr>
          <w:rFonts w:asciiTheme="majorHAnsi" w:eastAsiaTheme="majorHAnsi" w:hAnsiTheme="majorHAnsi" w:hint="eastAsia"/>
          <w:b/>
          <w:sz w:val="22"/>
          <w:szCs w:val="24"/>
          <w:lang w:eastAsia="ko-KR"/>
        </w:rPr>
        <w:t xml:space="preserve">■ </w:t>
      </w:r>
      <w:r w:rsidR="00304206" w:rsidRPr="00304206">
        <w:rPr>
          <w:rFonts w:asciiTheme="majorHAnsi" w:eastAsiaTheme="majorHAnsi" w:hAnsiTheme="majorHAnsi" w:hint="eastAsia"/>
          <w:b/>
          <w:sz w:val="22"/>
          <w:szCs w:val="24"/>
          <w:lang w:eastAsia="ko-KR"/>
        </w:rPr>
        <w:t>학력사항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397"/>
        <w:gridCol w:w="2694"/>
        <w:gridCol w:w="1701"/>
        <w:gridCol w:w="1417"/>
        <w:gridCol w:w="1214"/>
      </w:tblGrid>
      <w:tr w:rsidR="00A802A2" w:rsidTr="00A802A2">
        <w:tc>
          <w:tcPr>
            <w:tcW w:w="3397" w:type="dxa"/>
            <w:shd w:val="clear" w:color="auto" w:fill="DBE5F1" w:themeFill="accent1" w:themeFillTint="33"/>
            <w:vAlign w:val="center"/>
          </w:tcPr>
          <w:p w:rsidR="00A802A2" w:rsidRPr="0047117D" w:rsidRDefault="009D6E2B" w:rsidP="00304206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>
              <w:rPr>
                <w:rFonts w:asciiTheme="minorHAnsi" w:eastAsiaTheme="minorHAnsi" w:hAnsiTheme="minorHAnsi" w:hint="eastAsia"/>
                <w:b/>
                <w:lang w:eastAsia="ko-KR"/>
              </w:rPr>
              <w:t>기 간</w:t>
            </w:r>
          </w:p>
        </w:tc>
        <w:tc>
          <w:tcPr>
            <w:tcW w:w="2694" w:type="dxa"/>
            <w:shd w:val="clear" w:color="auto" w:fill="DBE5F1" w:themeFill="accent1" w:themeFillTint="33"/>
            <w:vAlign w:val="center"/>
          </w:tcPr>
          <w:p w:rsidR="00A802A2" w:rsidRPr="0047117D" w:rsidRDefault="009D6E2B" w:rsidP="00304206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>
              <w:rPr>
                <w:rFonts w:asciiTheme="minorHAnsi" w:eastAsiaTheme="minorHAnsi" w:hAnsiTheme="minorHAnsi" w:hint="eastAsia"/>
                <w:b/>
                <w:lang w:eastAsia="ko-KR"/>
              </w:rPr>
              <w:t>학교명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:rsidR="00A802A2" w:rsidRPr="0047117D" w:rsidRDefault="00A802A2" w:rsidP="00304206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47117D">
              <w:rPr>
                <w:rFonts w:asciiTheme="minorHAnsi" w:eastAsiaTheme="minorHAnsi" w:hAnsiTheme="minorHAnsi" w:hint="eastAsia"/>
                <w:b/>
                <w:lang w:eastAsia="ko-KR"/>
              </w:rPr>
              <w:t>전 공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:rsidR="00A802A2" w:rsidRPr="0047117D" w:rsidRDefault="00A802A2" w:rsidP="00304206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47117D">
              <w:rPr>
                <w:rFonts w:asciiTheme="minorHAnsi" w:eastAsiaTheme="minorHAnsi" w:hAnsiTheme="minorHAnsi" w:hint="eastAsia"/>
                <w:b/>
                <w:lang w:eastAsia="ko-KR"/>
              </w:rPr>
              <w:t>구 분</w:t>
            </w:r>
          </w:p>
        </w:tc>
        <w:tc>
          <w:tcPr>
            <w:tcW w:w="1214" w:type="dxa"/>
            <w:shd w:val="clear" w:color="auto" w:fill="DBE5F1" w:themeFill="accent1" w:themeFillTint="33"/>
            <w:vAlign w:val="center"/>
          </w:tcPr>
          <w:p w:rsidR="00A802A2" w:rsidRPr="0047117D" w:rsidRDefault="00A802A2" w:rsidP="00304206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47117D">
              <w:rPr>
                <w:rFonts w:asciiTheme="minorHAnsi" w:eastAsiaTheme="minorHAnsi" w:hAnsiTheme="minorHAnsi" w:hint="eastAsia"/>
                <w:b/>
                <w:lang w:eastAsia="ko-KR"/>
              </w:rPr>
              <w:t>학 점</w:t>
            </w:r>
          </w:p>
        </w:tc>
      </w:tr>
      <w:tr w:rsidR="00A802A2" w:rsidTr="00A802A2">
        <w:tc>
          <w:tcPr>
            <w:tcW w:w="3397" w:type="dxa"/>
            <w:vAlign w:val="center"/>
          </w:tcPr>
          <w:p w:rsidR="00A802A2" w:rsidRPr="0047117D" w:rsidRDefault="00B5154F" w:rsidP="00B5154F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 xml:space="preserve">   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</w:t>
            </w:r>
            <w:r w:rsidR="00A802A2"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년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</w:t>
            </w:r>
            <w:r w:rsidR="00A802A2"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월 </w:t>
            </w:r>
            <w:proofErr w:type="gramStart"/>
            <w:r w:rsidR="00A802A2" w:rsidRPr="0047117D">
              <w:rPr>
                <w:rFonts w:asciiTheme="minorHAnsi" w:eastAsiaTheme="minorHAnsi" w:hAnsiTheme="minorHAnsi" w:hint="eastAsia"/>
                <w:lang w:eastAsia="ko-KR"/>
              </w:rPr>
              <w:t>~</w:t>
            </w:r>
            <w:r w:rsidR="009D6E2B">
              <w:rPr>
                <w:rFonts w:asciiTheme="minorHAnsi" w:eastAsiaTheme="minorHAnsi" w:hAnsiTheme="minorHAnsi"/>
                <w:lang w:eastAsia="ko-KR"/>
              </w:rPr>
              <w:t xml:space="preserve"> 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   </w:t>
            </w:r>
            <w:r w:rsidR="00A802A2" w:rsidRPr="0047117D">
              <w:rPr>
                <w:rFonts w:asciiTheme="minorHAnsi" w:eastAsiaTheme="minorHAnsi" w:hAnsiTheme="minorHAnsi" w:hint="eastAsia"/>
                <w:lang w:eastAsia="ko-KR"/>
              </w:rPr>
              <w:t>년</w:t>
            </w:r>
            <w:proofErr w:type="gramEnd"/>
            <w:r w:rsidR="00A802A2"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</w:t>
            </w:r>
            <w:r w:rsidR="00A802A2" w:rsidRPr="0047117D">
              <w:rPr>
                <w:rFonts w:asciiTheme="minorHAnsi" w:eastAsiaTheme="minorHAnsi" w:hAnsiTheme="minorHAnsi" w:hint="eastAsia"/>
                <w:lang w:eastAsia="ko-KR"/>
              </w:rPr>
              <w:t>월</w:t>
            </w:r>
          </w:p>
        </w:tc>
        <w:tc>
          <w:tcPr>
            <w:tcW w:w="2694" w:type="dxa"/>
            <w:vAlign w:val="center"/>
          </w:tcPr>
          <w:p w:rsidR="00A802A2" w:rsidRPr="0047117D" w:rsidRDefault="00A802A2" w:rsidP="00304206">
            <w:pPr>
              <w:spacing w:line="276" w:lineRule="auto"/>
              <w:jc w:val="right"/>
              <w:rPr>
                <w:rFonts w:asciiTheme="minorHAnsi" w:eastAsiaTheme="minorHAnsi" w:hAnsiTheme="minorHAnsi"/>
                <w:lang w:eastAsia="ko-KR"/>
              </w:rPr>
            </w:pPr>
            <w:r w:rsidRPr="0047117D">
              <w:rPr>
                <w:rFonts w:asciiTheme="minorHAnsi" w:eastAsiaTheme="minorHAnsi" w:hAnsiTheme="minorHAnsi" w:hint="eastAsia"/>
                <w:lang w:eastAsia="ko-KR"/>
              </w:rPr>
              <w:t>고등학교</w:t>
            </w:r>
          </w:p>
        </w:tc>
        <w:tc>
          <w:tcPr>
            <w:tcW w:w="1701" w:type="dxa"/>
            <w:vAlign w:val="center"/>
          </w:tcPr>
          <w:p w:rsidR="00A802A2" w:rsidRPr="00255F4F" w:rsidRDefault="009D6E2B" w:rsidP="00304206">
            <w:pPr>
              <w:spacing w:line="276" w:lineRule="auto"/>
              <w:jc w:val="center"/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</w:pPr>
            <w:r w:rsidRPr="00255F4F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 xml:space="preserve">인문계 </w:t>
            </w:r>
            <w:r w:rsidRPr="00255F4F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/ </w:t>
            </w:r>
            <w:r w:rsidRPr="00255F4F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자연계</w:t>
            </w:r>
          </w:p>
        </w:tc>
        <w:tc>
          <w:tcPr>
            <w:tcW w:w="1417" w:type="dxa"/>
            <w:vAlign w:val="center"/>
          </w:tcPr>
          <w:p w:rsidR="00A802A2" w:rsidRPr="00255F4F" w:rsidRDefault="00EB20E4" w:rsidP="00EB20E4">
            <w:pPr>
              <w:spacing w:line="276" w:lineRule="auto"/>
              <w:jc w:val="center"/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</w:pPr>
            <w:r w:rsidRPr="00255F4F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졸업</w:t>
            </w:r>
          </w:p>
        </w:tc>
        <w:tc>
          <w:tcPr>
            <w:tcW w:w="1214" w:type="dxa"/>
            <w:vAlign w:val="center"/>
          </w:tcPr>
          <w:p w:rsidR="00A802A2" w:rsidRPr="0047117D" w:rsidRDefault="00A802A2" w:rsidP="00304206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</w:tr>
      <w:tr w:rsidR="00A802A2" w:rsidTr="00A802A2">
        <w:tc>
          <w:tcPr>
            <w:tcW w:w="3397" w:type="dxa"/>
            <w:vAlign w:val="center"/>
          </w:tcPr>
          <w:p w:rsidR="00A802A2" w:rsidRPr="0047117D" w:rsidRDefault="00B5154F" w:rsidP="009D6E2B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 xml:space="preserve">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년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>월</w:t>
            </w:r>
          </w:p>
        </w:tc>
        <w:tc>
          <w:tcPr>
            <w:tcW w:w="2694" w:type="dxa"/>
            <w:vAlign w:val="center"/>
          </w:tcPr>
          <w:p w:rsidR="00A802A2" w:rsidRPr="0047117D" w:rsidRDefault="00A802A2" w:rsidP="001668FD">
            <w:pPr>
              <w:spacing w:line="276" w:lineRule="auto"/>
              <w:jc w:val="right"/>
              <w:rPr>
                <w:rFonts w:asciiTheme="minorHAnsi" w:eastAsiaTheme="minorHAnsi" w:hAnsiTheme="minorHAnsi"/>
                <w:lang w:eastAsia="ko-KR"/>
              </w:rPr>
            </w:pPr>
            <w:r w:rsidRPr="0047117D">
              <w:rPr>
                <w:rFonts w:asciiTheme="minorHAnsi" w:eastAsiaTheme="minorHAnsi" w:hAnsiTheme="minorHAnsi" w:hint="eastAsia"/>
                <w:lang w:eastAsia="ko-KR"/>
              </w:rPr>
              <w:t>대학</w:t>
            </w:r>
            <w:r w:rsidR="00EB20E4">
              <w:rPr>
                <w:rFonts w:asciiTheme="minorHAnsi" w:eastAsiaTheme="minorHAnsi" w:hAnsiTheme="minorHAnsi" w:hint="eastAsia"/>
                <w:lang w:eastAsia="ko-KR"/>
              </w:rPr>
              <w:t>교</w:t>
            </w:r>
          </w:p>
        </w:tc>
        <w:tc>
          <w:tcPr>
            <w:tcW w:w="1701" w:type="dxa"/>
            <w:vAlign w:val="center"/>
          </w:tcPr>
          <w:p w:rsidR="00A802A2" w:rsidRPr="0047117D" w:rsidRDefault="00A802A2" w:rsidP="00304206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417" w:type="dxa"/>
            <w:vAlign w:val="center"/>
          </w:tcPr>
          <w:p w:rsidR="00A802A2" w:rsidRPr="00255F4F" w:rsidRDefault="009D6E2B" w:rsidP="00EB20E4">
            <w:pPr>
              <w:spacing w:line="276" w:lineRule="auto"/>
              <w:jc w:val="center"/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</w:pPr>
            <w:r w:rsidRPr="00255F4F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입학</w:t>
            </w:r>
          </w:p>
        </w:tc>
        <w:tc>
          <w:tcPr>
            <w:tcW w:w="1214" w:type="dxa"/>
            <w:vAlign w:val="center"/>
          </w:tcPr>
          <w:p w:rsidR="00A802A2" w:rsidRPr="0047117D" w:rsidRDefault="00A802A2" w:rsidP="009D6E2B">
            <w:pPr>
              <w:spacing w:line="276" w:lineRule="auto"/>
              <w:jc w:val="right"/>
              <w:rPr>
                <w:rFonts w:asciiTheme="minorHAnsi" w:eastAsiaTheme="minorHAnsi" w:hAnsiTheme="minorHAnsi"/>
                <w:lang w:eastAsia="ko-KR"/>
              </w:rPr>
            </w:pPr>
            <w:r w:rsidRPr="0047117D">
              <w:rPr>
                <w:rFonts w:asciiTheme="minorHAnsi" w:eastAsiaTheme="minorHAnsi" w:hAnsiTheme="minorHAnsi" w:hint="eastAsia"/>
                <w:lang w:eastAsia="ko-KR"/>
              </w:rPr>
              <w:t>/</w:t>
            </w:r>
            <w:r w:rsidR="009D6E2B">
              <w:rPr>
                <w:rFonts w:asciiTheme="minorHAnsi" w:eastAsiaTheme="minorHAnsi" w:hAnsiTheme="minorHAnsi"/>
                <w:lang w:eastAsia="ko-KR"/>
              </w:rPr>
              <w:t xml:space="preserve"> 4.5</w:t>
            </w:r>
          </w:p>
        </w:tc>
      </w:tr>
      <w:tr w:rsidR="00B5154F" w:rsidTr="00A802A2">
        <w:tc>
          <w:tcPr>
            <w:tcW w:w="3397" w:type="dxa"/>
            <w:vAlign w:val="center"/>
          </w:tcPr>
          <w:p w:rsidR="00B5154F" w:rsidRPr="0047117D" w:rsidRDefault="00B5154F" w:rsidP="009D6E2B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 xml:space="preserve">    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년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>월</w:t>
            </w:r>
          </w:p>
        </w:tc>
        <w:tc>
          <w:tcPr>
            <w:tcW w:w="2694" w:type="dxa"/>
            <w:vAlign w:val="center"/>
          </w:tcPr>
          <w:p w:rsidR="00B5154F" w:rsidRPr="0047117D" w:rsidRDefault="001668FD" w:rsidP="00304206">
            <w:pPr>
              <w:spacing w:line="276" w:lineRule="auto"/>
              <w:jc w:val="right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>대학</w:t>
            </w:r>
            <w:r w:rsidR="00EB20E4">
              <w:rPr>
                <w:rFonts w:asciiTheme="minorHAnsi" w:eastAsiaTheme="minorHAnsi" w:hAnsiTheme="minorHAnsi" w:hint="eastAsia"/>
                <w:lang w:eastAsia="ko-KR"/>
              </w:rPr>
              <w:t>교</w:t>
            </w:r>
          </w:p>
        </w:tc>
        <w:tc>
          <w:tcPr>
            <w:tcW w:w="1701" w:type="dxa"/>
            <w:vAlign w:val="center"/>
          </w:tcPr>
          <w:p w:rsidR="00B5154F" w:rsidRPr="0047117D" w:rsidRDefault="00B5154F" w:rsidP="00304206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417" w:type="dxa"/>
            <w:vAlign w:val="center"/>
          </w:tcPr>
          <w:p w:rsidR="00B5154F" w:rsidRPr="00255F4F" w:rsidRDefault="00EB20E4" w:rsidP="00EB20E4">
            <w:pPr>
              <w:spacing w:line="276" w:lineRule="auto"/>
              <w:jc w:val="center"/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</w:pPr>
            <w:r w:rsidRPr="00255F4F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 xml:space="preserve">졸업 </w:t>
            </w:r>
            <w:r w:rsidRPr="00255F4F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/ </w:t>
            </w:r>
            <w:r w:rsidRPr="00255F4F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중퇴</w:t>
            </w:r>
          </w:p>
        </w:tc>
        <w:tc>
          <w:tcPr>
            <w:tcW w:w="1214" w:type="dxa"/>
            <w:vAlign w:val="center"/>
          </w:tcPr>
          <w:p w:rsidR="00B5154F" w:rsidRPr="0047117D" w:rsidRDefault="00B5154F" w:rsidP="009D6E2B">
            <w:pPr>
              <w:spacing w:line="276" w:lineRule="auto"/>
              <w:jc w:val="right"/>
              <w:rPr>
                <w:rFonts w:asciiTheme="minorHAnsi" w:eastAsiaTheme="minorHAnsi" w:hAnsiTheme="minorHAnsi"/>
                <w:lang w:eastAsia="ko-KR"/>
              </w:rPr>
            </w:pPr>
            <w:r w:rsidRPr="0047117D">
              <w:rPr>
                <w:rFonts w:asciiTheme="minorHAnsi" w:eastAsiaTheme="minorHAnsi" w:hAnsiTheme="minorHAnsi" w:hint="eastAsia"/>
                <w:lang w:eastAsia="ko-KR"/>
              </w:rPr>
              <w:t>/</w:t>
            </w:r>
            <w:r w:rsidR="009D6E2B">
              <w:rPr>
                <w:rFonts w:asciiTheme="minorHAnsi" w:eastAsiaTheme="minorHAnsi" w:hAnsiTheme="minorHAnsi"/>
                <w:lang w:eastAsia="ko-KR"/>
              </w:rPr>
              <w:t xml:space="preserve"> 4.5</w:t>
            </w:r>
          </w:p>
        </w:tc>
      </w:tr>
      <w:tr w:rsidR="00A802A2" w:rsidTr="00A802A2">
        <w:tc>
          <w:tcPr>
            <w:tcW w:w="3397" w:type="dxa"/>
            <w:vAlign w:val="center"/>
          </w:tcPr>
          <w:p w:rsidR="00A802A2" w:rsidRPr="0047117D" w:rsidRDefault="00B5154F" w:rsidP="00304206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 xml:space="preserve">    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년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월 </w:t>
            </w:r>
            <w:proofErr w:type="gramStart"/>
            <w:r w:rsidRPr="0047117D">
              <w:rPr>
                <w:rFonts w:asciiTheme="minorHAnsi" w:eastAsiaTheme="minorHAnsi" w:hAnsiTheme="minorHAnsi" w:hint="eastAsia"/>
                <w:lang w:eastAsia="ko-KR"/>
              </w:rPr>
              <w:t>~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</w:t>
            </w:r>
            <w:r w:rsidR="009D6E2B">
              <w:rPr>
                <w:rFonts w:asciiTheme="minorHAnsi" w:eastAsiaTheme="minorHAnsi" w:hAnsiTheme="minorHAnsi"/>
                <w:lang w:eastAsia="ko-KR"/>
              </w:rPr>
              <w:t xml:space="preserve">  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>년</w:t>
            </w:r>
            <w:proofErr w:type="gramEnd"/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>월</w:t>
            </w:r>
          </w:p>
        </w:tc>
        <w:tc>
          <w:tcPr>
            <w:tcW w:w="2694" w:type="dxa"/>
            <w:vAlign w:val="center"/>
          </w:tcPr>
          <w:p w:rsidR="00A802A2" w:rsidRPr="0047117D" w:rsidRDefault="00A802A2" w:rsidP="00304206">
            <w:pPr>
              <w:spacing w:line="276" w:lineRule="auto"/>
              <w:jc w:val="right"/>
              <w:rPr>
                <w:rFonts w:asciiTheme="minorHAnsi" w:eastAsiaTheme="minorHAnsi" w:hAnsiTheme="minorHAnsi"/>
                <w:lang w:eastAsia="ko-KR"/>
              </w:rPr>
            </w:pPr>
            <w:r w:rsidRPr="0047117D">
              <w:rPr>
                <w:rFonts w:asciiTheme="minorHAnsi" w:eastAsiaTheme="minorHAnsi" w:hAnsiTheme="minorHAnsi" w:hint="eastAsia"/>
                <w:lang w:eastAsia="ko-KR"/>
              </w:rPr>
              <w:t>대학원</w:t>
            </w:r>
          </w:p>
        </w:tc>
        <w:tc>
          <w:tcPr>
            <w:tcW w:w="1701" w:type="dxa"/>
            <w:vAlign w:val="center"/>
          </w:tcPr>
          <w:p w:rsidR="00A802A2" w:rsidRPr="0047117D" w:rsidRDefault="00A802A2" w:rsidP="00304206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417" w:type="dxa"/>
            <w:vAlign w:val="center"/>
          </w:tcPr>
          <w:p w:rsidR="00A802A2" w:rsidRPr="00255F4F" w:rsidRDefault="00EB20E4" w:rsidP="00EB20E4">
            <w:pPr>
              <w:spacing w:line="276" w:lineRule="auto"/>
              <w:jc w:val="center"/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</w:pPr>
            <w:r w:rsidRPr="00255F4F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 xml:space="preserve">졸업 </w:t>
            </w:r>
            <w:r w:rsidRPr="00255F4F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/ </w:t>
            </w:r>
            <w:r w:rsidRPr="00255F4F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중퇴</w:t>
            </w:r>
          </w:p>
        </w:tc>
        <w:tc>
          <w:tcPr>
            <w:tcW w:w="1214" w:type="dxa"/>
            <w:vAlign w:val="center"/>
          </w:tcPr>
          <w:p w:rsidR="00A802A2" w:rsidRPr="0047117D" w:rsidRDefault="00A802A2" w:rsidP="009D6E2B">
            <w:pPr>
              <w:spacing w:line="276" w:lineRule="auto"/>
              <w:jc w:val="right"/>
              <w:rPr>
                <w:rFonts w:asciiTheme="minorHAnsi" w:eastAsiaTheme="minorHAnsi" w:hAnsiTheme="minorHAnsi"/>
                <w:lang w:eastAsia="ko-KR"/>
              </w:rPr>
            </w:pPr>
            <w:r w:rsidRPr="0047117D">
              <w:rPr>
                <w:rFonts w:asciiTheme="minorHAnsi" w:eastAsiaTheme="minorHAnsi" w:hAnsiTheme="minorHAnsi" w:hint="eastAsia"/>
                <w:lang w:eastAsia="ko-KR"/>
              </w:rPr>
              <w:t>/</w:t>
            </w:r>
            <w:r w:rsidR="009D6E2B">
              <w:rPr>
                <w:rFonts w:asciiTheme="minorHAnsi" w:eastAsiaTheme="minorHAnsi" w:hAnsiTheme="minorHAnsi"/>
                <w:lang w:eastAsia="ko-KR"/>
              </w:rPr>
              <w:t xml:space="preserve"> 4.5</w:t>
            </w:r>
          </w:p>
        </w:tc>
      </w:tr>
    </w:tbl>
    <w:p w:rsidR="00BE2877" w:rsidRPr="00304206" w:rsidRDefault="00BE2877" w:rsidP="00BE2877">
      <w:pPr>
        <w:spacing w:line="276" w:lineRule="auto"/>
        <w:rPr>
          <w:rFonts w:asciiTheme="majorHAnsi" w:eastAsiaTheme="majorHAnsi" w:hAnsiTheme="majorHAnsi"/>
          <w:b/>
          <w:sz w:val="22"/>
          <w:szCs w:val="24"/>
          <w:lang w:eastAsia="ko-KR"/>
        </w:rPr>
      </w:pPr>
      <w:r w:rsidRPr="00304206">
        <w:rPr>
          <w:rFonts w:asciiTheme="majorHAnsi" w:eastAsiaTheme="majorHAnsi" w:hAnsiTheme="majorHAnsi" w:hint="eastAsia"/>
          <w:b/>
          <w:sz w:val="22"/>
          <w:szCs w:val="24"/>
          <w:lang w:eastAsia="ko-KR"/>
        </w:rPr>
        <w:t xml:space="preserve">■ </w:t>
      </w:r>
      <w:r>
        <w:rPr>
          <w:rFonts w:asciiTheme="majorHAnsi" w:eastAsiaTheme="majorHAnsi" w:hAnsiTheme="majorHAnsi" w:hint="eastAsia"/>
          <w:b/>
          <w:sz w:val="22"/>
          <w:szCs w:val="24"/>
          <w:lang w:eastAsia="ko-KR"/>
        </w:rPr>
        <w:t>주요경력</w:t>
      </w:r>
      <w:r w:rsidR="001763E0">
        <w:rPr>
          <w:rFonts w:asciiTheme="majorHAnsi" w:eastAsiaTheme="majorHAnsi" w:hAnsiTheme="majorHAnsi" w:hint="eastAsia"/>
          <w:b/>
          <w:sz w:val="22"/>
          <w:szCs w:val="24"/>
          <w:lang w:eastAsia="ko-KR"/>
        </w:rPr>
        <w:t xml:space="preserve"> </w:t>
      </w:r>
      <w:r w:rsidR="001763E0" w:rsidRPr="001763E0">
        <w:rPr>
          <w:rFonts w:asciiTheme="majorHAnsi" w:eastAsiaTheme="majorHAnsi" w:hAnsiTheme="majorHAnsi" w:hint="eastAsia"/>
          <w:b/>
          <w:sz w:val="18"/>
          <w:szCs w:val="18"/>
          <w:lang w:eastAsia="ko-KR"/>
        </w:rPr>
        <w:t>(신입일 경우 파트타이머 경력 기술)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98"/>
        <w:gridCol w:w="3102"/>
        <w:gridCol w:w="1817"/>
        <w:gridCol w:w="499"/>
        <w:gridCol w:w="897"/>
        <w:gridCol w:w="1277"/>
        <w:gridCol w:w="1733"/>
      </w:tblGrid>
      <w:tr w:rsidR="0047117D" w:rsidTr="00353477">
        <w:tc>
          <w:tcPr>
            <w:tcW w:w="1098" w:type="dxa"/>
            <w:shd w:val="clear" w:color="auto" w:fill="DBE5F1" w:themeFill="accent1" w:themeFillTint="33"/>
            <w:vAlign w:val="center"/>
          </w:tcPr>
          <w:p w:rsidR="0047117D" w:rsidRPr="0047117D" w:rsidRDefault="0047117D" w:rsidP="0047117D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47117D">
              <w:rPr>
                <w:rFonts w:asciiTheme="minorHAnsi" w:eastAsiaTheme="minorHAnsi" w:hAnsiTheme="minorHAnsi" w:hint="eastAsia"/>
                <w:b/>
                <w:lang w:eastAsia="ko-KR"/>
              </w:rPr>
              <w:t>구 분</w:t>
            </w:r>
          </w:p>
        </w:tc>
        <w:tc>
          <w:tcPr>
            <w:tcW w:w="3102" w:type="dxa"/>
            <w:shd w:val="clear" w:color="auto" w:fill="DBE5F1" w:themeFill="accent1" w:themeFillTint="33"/>
            <w:vAlign w:val="center"/>
          </w:tcPr>
          <w:p w:rsidR="0047117D" w:rsidRPr="0047117D" w:rsidRDefault="0047117D" w:rsidP="0047117D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47117D">
              <w:rPr>
                <w:rFonts w:asciiTheme="minorHAnsi" w:eastAsiaTheme="minorHAnsi" w:hAnsiTheme="minorHAnsi" w:hint="eastAsia"/>
                <w:b/>
                <w:lang w:eastAsia="ko-KR"/>
              </w:rPr>
              <w:t>기 간</w:t>
            </w:r>
          </w:p>
        </w:tc>
        <w:tc>
          <w:tcPr>
            <w:tcW w:w="1817" w:type="dxa"/>
            <w:shd w:val="clear" w:color="auto" w:fill="DBE5F1" w:themeFill="accent1" w:themeFillTint="33"/>
            <w:vAlign w:val="center"/>
          </w:tcPr>
          <w:p w:rsidR="0047117D" w:rsidRPr="0047117D" w:rsidRDefault="0047117D" w:rsidP="0047117D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47117D">
              <w:rPr>
                <w:rFonts w:asciiTheme="minorHAnsi" w:eastAsiaTheme="minorHAnsi" w:hAnsiTheme="minorHAnsi" w:hint="eastAsia"/>
                <w:b/>
                <w:lang w:eastAsia="ko-KR"/>
              </w:rPr>
              <w:t>회사명</w:t>
            </w:r>
          </w:p>
        </w:tc>
        <w:tc>
          <w:tcPr>
            <w:tcW w:w="1396" w:type="dxa"/>
            <w:gridSpan w:val="2"/>
            <w:shd w:val="clear" w:color="auto" w:fill="DBE5F1" w:themeFill="accent1" w:themeFillTint="33"/>
            <w:vAlign w:val="center"/>
          </w:tcPr>
          <w:p w:rsidR="0047117D" w:rsidRPr="0047117D" w:rsidRDefault="0047117D" w:rsidP="0047117D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47117D">
              <w:rPr>
                <w:rFonts w:asciiTheme="minorHAnsi" w:eastAsiaTheme="minorHAnsi" w:hAnsiTheme="minorHAnsi" w:hint="eastAsia"/>
                <w:b/>
                <w:lang w:eastAsia="ko-KR"/>
              </w:rPr>
              <w:t>부서</w:t>
            </w:r>
          </w:p>
        </w:tc>
        <w:tc>
          <w:tcPr>
            <w:tcW w:w="1277" w:type="dxa"/>
            <w:shd w:val="clear" w:color="auto" w:fill="DBE5F1" w:themeFill="accent1" w:themeFillTint="33"/>
          </w:tcPr>
          <w:p w:rsidR="0047117D" w:rsidRPr="0047117D" w:rsidRDefault="0047117D" w:rsidP="0047117D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47117D">
              <w:rPr>
                <w:rFonts w:asciiTheme="minorHAnsi" w:eastAsiaTheme="minorHAnsi" w:hAnsiTheme="minorHAnsi" w:hint="eastAsia"/>
                <w:b/>
                <w:lang w:eastAsia="ko-KR"/>
              </w:rPr>
              <w:t>직위</w:t>
            </w:r>
          </w:p>
        </w:tc>
        <w:tc>
          <w:tcPr>
            <w:tcW w:w="1733" w:type="dxa"/>
            <w:shd w:val="clear" w:color="auto" w:fill="DBE5F1" w:themeFill="accent1" w:themeFillTint="33"/>
            <w:vAlign w:val="center"/>
          </w:tcPr>
          <w:p w:rsidR="0047117D" w:rsidRPr="0047117D" w:rsidRDefault="0047117D" w:rsidP="0047117D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47117D">
              <w:rPr>
                <w:rFonts w:asciiTheme="minorHAnsi" w:eastAsiaTheme="minorHAnsi" w:hAnsiTheme="minorHAnsi" w:hint="eastAsia"/>
                <w:b/>
                <w:lang w:eastAsia="ko-KR"/>
              </w:rPr>
              <w:t>직무</w:t>
            </w:r>
          </w:p>
        </w:tc>
      </w:tr>
      <w:tr w:rsidR="00353477" w:rsidTr="00353477">
        <w:tc>
          <w:tcPr>
            <w:tcW w:w="1098" w:type="dxa"/>
            <w:vMerge w:val="restart"/>
            <w:vAlign w:val="center"/>
          </w:tcPr>
          <w:p w:rsidR="00353477" w:rsidRPr="0047117D" w:rsidRDefault="00353477" w:rsidP="0047117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>직 장</w:t>
            </w:r>
          </w:p>
        </w:tc>
        <w:tc>
          <w:tcPr>
            <w:tcW w:w="3102" w:type="dxa"/>
            <w:vAlign w:val="center"/>
          </w:tcPr>
          <w:p w:rsidR="00353477" w:rsidRPr="0047117D" w:rsidRDefault="00B5154F" w:rsidP="0047117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 xml:space="preserve">   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년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월 </w:t>
            </w:r>
            <w:proofErr w:type="gramStart"/>
            <w:r w:rsidRPr="0047117D">
              <w:rPr>
                <w:rFonts w:asciiTheme="minorHAnsi" w:eastAsiaTheme="minorHAnsi" w:hAnsiTheme="minorHAnsi" w:hint="eastAsia"/>
                <w:lang w:eastAsia="ko-KR"/>
              </w:rPr>
              <w:t>~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>년</w:t>
            </w:r>
            <w:proofErr w:type="gramEnd"/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>월</w:t>
            </w:r>
          </w:p>
        </w:tc>
        <w:tc>
          <w:tcPr>
            <w:tcW w:w="1817" w:type="dxa"/>
            <w:vAlign w:val="center"/>
          </w:tcPr>
          <w:p w:rsidR="00353477" w:rsidRPr="0047117D" w:rsidRDefault="00353477" w:rsidP="0047117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396" w:type="dxa"/>
            <w:gridSpan w:val="2"/>
            <w:vAlign w:val="center"/>
          </w:tcPr>
          <w:p w:rsidR="00353477" w:rsidRPr="0047117D" w:rsidRDefault="00353477" w:rsidP="0047117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277" w:type="dxa"/>
          </w:tcPr>
          <w:p w:rsidR="00353477" w:rsidRPr="0047117D" w:rsidRDefault="00353477" w:rsidP="0047117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733" w:type="dxa"/>
            <w:vAlign w:val="center"/>
          </w:tcPr>
          <w:p w:rsidR="00353477" w:rsidRPr="0047117D" w:rsidRDefault="00353477" w:rsidP="0047117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</w:tr>
      <w:tr w:rsidR="001668FD" w:rsidTr="00353477">
        <w:tc>
          <w:tcPr>
            <w:tcW w:w="1098" w:type="dxa"/>
            <w:vMerge/>
            <w:vAlign w:val="center"/>
          </w:tcPr>
          <w:p w:rsidR="001668FD" w:rsidRPr="0047117D" w:rsidRDefault="001668FD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3102" w:type="dxa"/>
            <w:vAlign w:val="center"/>
          </w:tcPr>
          <w:p w:rsidR="001668FD" w:rsidRPr="0047117D" w:rsidRDefault="001668FD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 xml:space="preserve">   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년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월 </w:t>
            </w:r>
            <w:proofErr w:type="gramStart"/>
            <w:r w:rsidRPr="0047117D">
              <w:rPr>
                <w:rFonts w:asciiTheme="minorHAnsi" w:eastAsiaTheme="minorHAnsi" w:hAnsiTheme="minorHAnsi" w:hint="eastAsia"/>
                <w:lang w:eastAsia="ko-KR"/>
              </w:rPr>
              <w:t>~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>년</w:t>
            </w:r>
            <w:proofErr w:type="gramEnd"/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>월</w:t>
            </w:r>
          </w:p>
        </w:tc>
        <w:tc>
          <w:tcPr>
            <w:tcW w:w="1817" w:type="dxa"/>
            <w:vAlign w:val="center"/>
          </w:tcPr>
          <w:p w:rsidR="001668FD" w:rsidRPr="0047117D" w:rsidRDefault="001668FD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396" w:type="dxa"/>
            <w:gridSpan w:val="2"/>
            <w:vAlign w:val="center"/>
          </w:tcPr>
          <w:p w:rsidR="001668FD" w:rsidRPr="0047117D" w:rsidRDefault="001668FD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277" w:type="dxa"/>
          </w:tcPr>
          <w:p w:rsidR="001668FD" w:rsidRPr="0047117D" w:rsidRDefault="001668FD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733" w:type="dxa"/>
            <w:vAlign w:val="center"/>
          </w:tcPr>
          <w:p w:rsidR="001668FD" w:rsidRPr="0047117D" w:rsidRDefault="001668FD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</w:tr>
      <w:tr w:rsidR="001668FD" w:rsidTr="00353477">
        <w:tc>
          <w:tcPr>
            <w:tcW w:w="1098" w:type="dxa"/>
            <w:vMerge/>
            <w:vAlign w:val="center"/>
          </w:tcPr>
          <w:p w:rsidR="001668FD" w:rsidRPr="0047117D" w:rsidRDefault="001668FD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3102" w:type="dxa"/>
            <w:vAlign w:val="center"/>
          </w:tcPr>
          <w:p w:rsidR="001668FD" w:rsidRPr="0047117D" w:rsidRDefault="001668FD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 xml:space="preserve">   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년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월 </w:t>
            </w:r>
            <w:proofErr w:type="gramStart"/>
            <w:r w:rsidRPr="0047117D">
              <w:rPr>
                <w:rFonts w:asciiTheme="minorHAnsi" w:eastAsiaTheme="minorHAnsi" w:hAnsiTheme="minorHAnsi" w:hint="eastAsia"/>
                <w:lang w:eastAsia="ko-KR"/>
              </w:rPr>
              <w:t>~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>년</w:t>
            </w:r>
            <w:proofErr w:type="gramEnd"/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>월</w:t>
            </w:r>
          </w:p>
        </w:tc>
        <w:tc>
          <w:tcPr>
            <w:tcW w:w="1817" w:type="dxa"/>
            <w:vAlign w:val="center"/>
          </w:tcPr>
          <w:p w:rsidR="001668FD" w:rsidRPr="0047117D" w:rsidRDefault="001668FD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396" w:type="dxa"/>
            <w:gridSpan w:val="2"/>
            <w:vAlign w:val="center"/>
          </w:tcPr>
          <w:p w:rsidR="001668FD" w:rsidRPr="0047117D" w:rsidRDefault="001668FD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277" w:type="dxa"/>
          </w:tcPr>
          <w:p w:rsidR="001668FD" w:rsidRPr="0047117D" w:rsidRDefault="001668FD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733" w:type="dxa"/>
            <w:vAlign w:val="center"/>
          </w:tcPr>
          <w:p w:rsidR="001668FD" w:rsidRPr="0047117D" w:rsidRDefault="001668FD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</w:tr>
      <w:tr w:rsidR="001668FD" w:rsidTr="00353477">
        <w:tc>
          <w:tcPr>
            <w:tcW w:w="1098" w:type="dxa"/>
            <w:vMerge/>
            <w:vAlign w:val="center"/>
          </w:tcPr>
          <w:p w:rsidR="001668FD" w:rsidRPr="0047117D" w:rsidRDefault="001668FD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3102" w:type="dxa"/>
            <w:vAlign w:val="center"/>
          </w:tcPr>
          <w:p w:rsidR="001668FD" w:rsidRPr="0047117D" w:rsidRDefault="001668FD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 xml:space="preserve">   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년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월 </w:t>
            </w:r>
            <w:proofErr w:type="gramStart"/>
            <w:r w:rsidRPr="0047117D">
              <w:rPr>
                <w:rFonts w:asciiTheme="minorHAnsi" w:eastAsiaTheme="minorHAnsi" w:hAnsiTheme="minorHAnsi" w:hint="eastAsia"/>
                <w:lang w:eastAsia="ko-KR"/>
              </w:rPr>
              <w:t>~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>년</w:t>
            </w:r>
            <w:proofErr w:type="gramEnd"/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>월</w:t>
            </w:r>
          </w:p>
        </w:tc>
        <w:tc>
          <w:tcPr>
            <w:tcW w:w="1817" w:type="dxa"/>
            <w:vAlign w:val="center"/>
          </w:tcPr>
          <w:p w:rsidR="001668FD" w:rsidRPr="0047117D" w:rsidRDefault="001668FD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396" w:type="dxa"/>
            <w:gridSpan w:val="2"/>
            <w:vAlign w:val="center"/>
          </w:tcPr>
          <w:p w:rsidR="001668FD" w:rsidRPr="0047117D" w:rsidRDefault="001668FD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277" w:type="dxa"/>
          </w:tcPr>
          <w:p w:rsidR="001668FD" w:rsidRPr="0047117D" w:rsidRDefault="001668FD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733" w:type="dxa"/>
            <w:vAlign w:val="center"/>
          </w:tcPr>
          <w:p w:rsidR="001668FD" w:rsidRPr="0047117D" w:rsidRDefault="001668FD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</w:tr>
      <w:tr w:rsidR="001668FD" w:rsidTr="00353477">
        <w:tc>
          <w:tcPr>
            <w:tcW w:w="1098" w:type="dxa"/>
            <w:vMerge w:val="restart"/>
            <w:vAlign w:val="center"/>
          </w:tcPr>
          <w:p w:rsidR="001668FD" w:rsidRDefault="001668FD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>인턴/연수</w:t>
            </w:r>
          </w:p>
          <w:p w:rsidR="001668FD" w:rsidRPr="0047117D" w:rsidRDefault="001668FD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>사회봉사</w:t>
            </w:r>
          </w:p>
        </w:tc>
        <w:tc>
          <w:tcPr>
            <w:tcW w:w="3102" w:type="dxa"/>
            <w:vAlign w:val="center"/>
          </w:tcPr>
          <w:p w:rsidR="001668FD" w:rsidRPr="0047117D" w:rsidRDefault="001668FD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 xml:space="preserve">   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년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월 </w:t>
            </w:r>
            <w:proofErr w:type="gramStart"/>
            <w:r w:rsidRPr="0047117D">
              <w:rPr>
                <w:rFonts w:asciiTheme="minorHAnsi" w:eastAsiaTheme="minorHAnsi" w:hAnsiTheme="minorHAnsi" w:hint="eastAsia"/>
                <w:lang w:eastAsia="ko-KR"/>
              </w:rPr>
              <w:t>~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>년</w:t>
            </w:r>
            <w:proofErr w:type="gramEnd"/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>월</w:t>
            </w:r>
          </w:p>
        </w:tc>
        <w:tc>
          <w:tcPr>
            <w:tcW w:w="2316" w:type="dxa"/>
            <w:gridSpan w:val="2"/>
            <w:vAlign w:val="center"/>
          </w:tcPr>
          <w:p w:rsidR="001668FD" w:rsidRPr="00DF0039" w:rsidRDefault="001668FD" w:rsidP="001668FD">
            <w:pPr>
              <w:spacing w:line="276" w:lineRule="auto"/>
              <w:rPr>
                <w:rFonts w:asciiTheme="minorHAnsi" w:eastAsiaTheme="minorHAnsi" w:hAnsiTheme="minorHAnsi"/>
                <w:b/>
                <w:lang w:eastAsia="ko-KR"/>
              </w:rPr>
            </w:pPr>
            <w:proofErr w:type="spellStart"/>
            <w:r w:rsidRPr="00DF0039">
              <w:rPr>
                <w:rFonts w:asciiTheme="minorHAnsi" w:eastAsiaTheme="minorHAnsi" w:hAnsiTheme="minorHAnsi" w:hint="eastAsia"/>
                <w:b/>
                <w:lang w:eastAsia="ko-KR"/>
              </w:rPr>
              <w:t>기관명</w:t>
            </w:r>
            <w:proofErr w:type="spellEnd"/>
            <w:r w:rsidRPr="00DF0039">
              <w:rPr>
                <w:rFonts w:asciiTheme="minorHAnsi" w:eastAsiaTheme="minorHAnsi" w:hAnsiTheme="minorHAnsi" w:hint="eastAsia"/>
                <w:b/>
                <w:lang w:eastAsia="ko-KR"/>
              </w:rPr>
              <w:t>:</w:t>
            </w:r>
          </w:p>
        </w:tc>
        <w:tc>
          <w:tcPr>
            <w:tcW w:w="3907" w:type="dxa"/>
            <w:gridSpan w:val="3"/>
          </w:tcPr>
          <w:p w:rsidR="001668FD" w:rsidRPr="00DF0039" w:rsidRDefault="001668FD" w:rsidP="001668FD">
            <w:pPr>
              <w:spacing w:line="276" w:lineRule="auto"/>
              <w:rPr>
                <w:rFonts w:asciiTheme="minorHAnsi" w:eastAsiaTheme="minorHAnsi" w:hAnsiTheme="minorHAnsi"/>
                <w:b/>
                <w:lang w:eastAsia="ko-KR"/>
              </w:rPr>
            </w:pPr>
            <w:r w:rsidRPr="00DF0039">
              <w:rPr>
                <w:rFonts w:asciiTheme="minorHAnsi" w:eastAsiaTheme="minorHAnsi" w:hAnsiTheme="minorHAnsi" w:hint="eastAsia"/>
                <w:b/>
                <w:lang w:eastAsia="ko-KR"/>
              </w:rPr>
              <w:t>활동내용:</w:t>
            </w:r>
          </w:p>
        </w:tc>
      </w:tr>
      <w:tr w:rsidR="001668FD" w:rsidTr="00353477">
        <w:tc>
          <w:tcPr>
            <w:tcW w:w="1098" w:type="dxa"/>
            <w:vMerge/>
            <w:vAlign w:val="center"/>
          </w:tcPr>
          <w:p w:rsidR="001668FD" w:rsidRPr="0047117D" w:rsidRDefault="001668FD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3102" w:type="dxa"/>
            <w:vAlign w:val="center"/>
          </w:tcPr>
          <w:p w:rsidR="001668FD" w:rsidRPr="0047117D" w:rsidRDefault="001668FD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 xml:space="preserve">   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년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월 </w:t>
            </w:r>
            <w:proofErr w:type="gramStart"/>
            <w:r w:rsidRPr="0047117D">
              <w:rPr>
                <w:rFonts w:asciiTheme="minorHAnsi" w:eastAsiaTheme="minorHAnsi" w:hAnsiTheme="minorHAnsi" w:hint="eastAsia"/>
                <w:lang w:eastAsia="ko-KR"/>
              </w:rPr>
              <w:t>~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>년</w:t>
            </w:r>
            <w:proofErr w:type="gramEnd"/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>월</w:t>
            </w:r>
          </w:p>
        </w:tc>
        <w:tc>
          <w:tcPr>
            <w:tcW w:w="2316" w:type="dxa"/>
            <w:gridSpan w:val="2"/>
            <w:vAlign w:val="center"/>
          </w:tcPr>
          <w:p w:rsidR="001668FD" w:rsidRPr="00DF0039" w:rsidRDefault="001668FD" w:rsidP="001668FD">
            <w:pPr>
              <w:spacing w:line="276" w:lineRule="auto"/>
              <w:rPr>
                <w:rFonts w:asciiTheme="minorHAnsi" w:eastAsiaTheme="minorHAnsi" w:hAnsiTheme="minorHAnsi"/>
                <w:b/>
                <w:lang w:eastAsia="ko-KR"/>
              </w:rPr>
            </w:pPr>
            <w:proofErr w:type="spellStart"/>
            <w:r w:rsidRPr="00DF0039">
              <w:rPr>
                <w:rFonts w:asciiTheme="minorHAnsi" w:eastAsiaTheme="minorHAnsi" w:hAnsiTheme="minorHAnsi" w:hint="eastAsia"/>
                <w:b/>
                <w:lang w:eastAsia="ko-KR"/>
              </w:rPr>
              <w:t>기관명</w:t>
            </w:r>
            <w:proofErr w:type="spellEnd"/>
            <w:r w:rsidRPr="00DF0039">
              <w:rPr>
                <w:rFonts w:asciiTheme="minorHAnsi" w:eastAsiaTheme="minorHAnsi" w:hAnsiTheme="minorHAnsi" w:hint="eastAsia"/>
                <w:b/>
                <w:lang w:eastAsia="ko-KR"/>
              </w:rPr>
              <w:t>:</w:t>
            </w:r>
          </w:p>
        </w:tc>
        <w:tc>
          <w:tcPr>
            <w:tcW w:w="3907" w:type="dxa"/>
            <w:gridSpan w:val="3"/>
          </w:tcPr>
          <w:p w:rsidR="001668FD" w:rsidRPr="00DF0039" w:rsidRDefault="001668FD" w:rsidP="001668FD">
            <w:pPr>
              <w:spacing w:line="276" w:lineRule="auto"/>
              <w:rPr>
                <w:rFonts w:asciiTheme="minorHAnsi" w:eastAsiaTheme="minorHAnsi" w:hAnsiTheme="minorHAnsi"/>
                <w:b/>
                <w:lang w:eastAsia="ko-KR"/>
              </w:rPr>
            </w:pPr>
            <w:r w:rsidRPr="00DF0039">
              <w:rPr>
                <w:rFonts w:asciiTheme="minorHAnsi" w:eastAsiaTheme="minorHAnsi" w:hAnsiTheme="minorHAnsi" w:hint="eastAsia"/>
                <w:b/>
                <w:lang w:eastAsia="ko-KR"/>
              </w:rPr>
              <w:t>활동내용:</w:t>
            </w:r>
          </w:p>
        </w:tc>
      </w:tr>
    </w:tbl>
    <w:p w:rsidR="00364EBD" w:rsidRPr="00304206" w:rsidRDefault="00364EBD" w:rsidP="00364EBD">
      <w:pPr>
        <w:spacing w:line="276" w:lineRule="auto"/>
        <w:rPr>
          <w:rFonts w:asciiTheme="majorHAnsi" w:eastAsiaTheme="majorHAnsi" w:hAnsiTheme="majorHAnsi"/>
          <w:b/>
          <w:sz w:val="22"/>
          <w:szCs w:val="24"/>
          <w:lang w:eastAsia="ko-KR"/>
        </w:rPr>
      </w:pPr>
      <w:r w:rsidRPr="00304206">
        <w:rPr>
          <w:rFonts w:asciiTheme="majorHAnsi" w:eastAsiaTheme="majorHAnsi" w:hAnsiTheme="majorHAnsi" w:hint="eastAsia"/>
          <w:b/>
          <w:sz w:val="22"/>
          <w:szCs w:val="24"/>
          <w:lang w:eastAsia="ko-KR"/>
        </w:rPr>
        <w:t xml:space="preserve">■ </w:t>
      </w:r>
      <w:r>
        <w:rPr>
          <w:rFonts w:asciiTheme="majorHAnsi" w:eastAsiaTheme="majorHAnsi" w:hAnsiTheme="majorHAnsi" w:hint="eastAsia"/>
          <w:b/>
          <w:sz w:val="22"/>
          <w:szCs w:val="24"/>
          <w:lang w:eastAsia="ko-KR"/>
        </w:rPr>
        <w:t>기능사항</w:t>
      </w:r>
    </w:p>
    <w:tbl>
      <w:tblPr>
        <w:tblStyle w:val="a8"/>
        <w:tblW w:w="10343" w:type="dxa"/>
        <w:tblLook w:val="04A0" w:firstRow="1" w:lastRow="0" w:firstColumn="1" w:lastColumn="0" w:noHBand="0" w:noVBand="1"/>
      </w:tblPr>
      <w:tblGrid>
        <w:gridCol w:w="1555"/>
        <w:gridCol w:w="1701"/>
        <w:gridCol w:w="1559"/>
        <w:gridCol w:w="1984"/>
        <w:gridCol w:w="1560"/>
        <w:gridCol w:w="1984"/>
      </w:tblGrid>
      <w:tr w:rsidR="00535FF5" w:rsidTr="005F7285">
        <w:tc>
          <w:tcPr>
            <w:tcW w:w="1555" w:type="dxa"/>
            <w:shd w:val="clear" w:color="auto" w:fill="DBE5F1" w:themeFill="accent1" w:themeFillTint="33"/>
          </w:tcPr>
          <w:p w:rsidR="00535FF5" w:rsidRPr="00294E78" w:rsidRDefault="00535FF5" w:rsidP="00535FF5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294E78">
              <w:rPr>
                <w:rFonts w:asciiTheme="minorHAnsi" w:eastAsiaTheme="minorHAnsi" w:hAnsiTheme="minorHAnsi" w:hint="eastAsia"/>
                <w:b/>
                <w:lang w:eastAsia="ko-KR"/>
              </w:rPr>
              <w:t>구분</w:t>
            </w:r>
          </w:p>
        </w:tc>
        <w:tc>
          <w:tcPr>
            <w:tcW w:w="1701" w:type="dxa"/>
            <w:shd w:val="clear" w:color="auto" w:fill="DBE5F1" w:themeFill="accent1" w:themeFillTint="33"/>
          </w:tcPr>
          <w:p w:rsidR="00535FF5" w:rsidRPr="00294E78" w:rsidRDefault="00535FF5" w:rsidP="00535FF5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294E78">
              <w:rPr>
                <w:rFonts w:asciiTheme="minorHAnsi" w:eastAsiaTheme="minorHAnsi" w:hAnsiTheme="minorHAnsi" w:hint="eastAsia"/>
                <w:b/>
                <w:lang w:eastAsia="ko-KR"/>
              </w:rPr>
              <w:t>수 준</w:t>
            </w:r>
          </w:p>
        </w:tc>
        <w:tc>
          <w:tcPr>
            <w:tcW w:w="1559" w:type="dxa"/>
            <w:tcBorders>
              <w:left w:val="double" w:sz="4" w:space="0" w:color="auto"/>
            </w:tcBorders>
            <w:shd w:val="clear" w:color="auto" w:fill="DBE5F1" w:themeFill="accent1" w:themeFillTint="33"/>
          </w:tcPr>
          <w:p w:rsidR="00535FF5" w:rsidRPr="00294E78" w:rsidRDefault="00535FF5" w:rsidP="00535FF5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294E78">
              <w:rPr>
                <w:rFonts w:asciiTheme="minorHAnsi" w:eastAsiaTheme="minorHAnsi" w:hAnsiTheme="minorHAnsi" w:hint="eastAsia"/>
                <w:b/>
                <w:lang w:eastAsia="ko-KR"/>
              </w:rPr>
              <w:t>구분</w:t>
            </w:r>
          </w:p>
        </w:tc>
        <w:tc>
          <w:tcPr>
            <w:tcW w:w="1984" w:type="dxa"/>
            <w:shd w:val="clear" w:color="auto" w:fill="DBE5F1" w:themeFill="accent1" w:themeFillTint="33"/>
          </w:tcPr>
          <w:p w:rsidR="00535FF5" w:rsidRPr="00294E78" w:rsidRDefault="00535FF5" w:rsidP="00535FF5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294E78">
              <w:rPr>
                <w:rFonts w:asciiTheme="minorHAnsi" w:eastAsiaTheme="minorHAnsi" w:hAnsiTheme="minorHAnsi" w:hint="eastAsia"/>
                <w:b/>
                <w:lang w:eastAsia="ko-KR"/>
              </w:rPr>
              <w:t>수 준</w:t>
            </w:r>
          </w:p>
        </w:tc>
        <w:tc>
          <w:tcPr>
            <w:tcW w:w="1560" w:type="dxa"/>
            <w:tcBorders>
              <w:left w:val="double" w:sz="4" w:space="0" w:color="auto"/>
            </w:tcBorders>
            <w:shd w:val="clear" w:color="auto" w:fill="DBE5F1" w:themeFill="accent1" w:themeFillTint="33"/>
          </w:tcPr>
          <w:p w:rsidR="00535FF5" w:rsidRPr="00294E78" w:rsidRDefault="00535FF5" w:rsidP="00535FF5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294E78">
              <w:rPr>
                <w:rFonts w:asciiTheme="minorHAnsi" w:eastAsiaTheme="minorHAnsi" w:hAnsiTheme="minorHAnsi" w:hint="eastAsia"/>
                <w:b/>
                <w:lang w:eastAsia="ko-KR"/>
              </w:rPr>
              <w:t>구분</w:t>
            </w:r>
          </w:p>
        </w:tc>
        <w:tc>
          <w:tcPr>
            <w:tcW w:w="1984" w:type="dxa"/>
            <w:shd w:val="clear" w:color="auto" w:fill="DBE5F1" w:themeFill="accent1" w:themeFillTint="33"/>
          </w:tcPr>
          <w:p w:rsidR="00535FF5" w:rsidRPr="00294E78" w:rsidRDefault="00535FF5" w:rsidP="00535FF5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294E78">
              <w:rPr>
                <w:rFonts w:asciiTheme="minorHAnsi" w:eastAsiaTheme="minorHAnsi" w:hAnsiTheme="minorHAnsi" w:hint="eastAsia"/>
                <w:b/>
                <w:lang w:eastAsia="ko-KR"/>
              </w:rPr>
              <w:t>수 준</w:t>
            </w:r>
          </w:p>
        </w:tc>
      </w:tr>
      <w:tr w:rsidR="00535FF5" w:rsidTr="005F7285">
        <w:tc>
          <w:tcPr>
            <w:tcW w:w="1555" w:type="dxa"/>
          </w:tcPr>
          <w:p w:rsidR="00535FF5" w:rsidRPr="00294E78" w:rsidRDefault="00535FF5" w:rsidP="00535FF5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>영어</w:t>
            </w:r>
          </w:p>
        </w:tc>
        <w:tc>
          <w:tcPr>
            <w:tcW w:w="1701" w:type="dxa"/>
            <w:vAlign w:val="center"/>
          </w:tcPr>
          <w:p w:rsidR="00535FF5" w:rsidRPr="00535FF5" w:rsidRDefault="00535FF5" w:rsidP="00535FF5">
            <w:pPr>
              <w:spacing w:line="276" w:lineRule="auto"/>
              <w:jc w:val="center"/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</w:pP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상 /</w:t>
            </w:r>
            <w:r w:rsidRPr="00535FF5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 </w:t>
            </w: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 xml:space="preserve">중 </w:t>
            </w:r>
            <w:r w:rsidRPr="00535FF5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/ </w:t>
            </w: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하</w:t>
            </w:r>
          </w:p>
        </w:tc>
        <w:tc>
          <w:tcPr>
            <w:tcW w:w="1559" w:type="dxa"/>
            <w:tcBorders>
              <w:left w:val="double" w:sz="4" w:space="0" w:color="auto"/>
            </w:tcBorders>
          </w:tcPr>
          <w:p w:rsidR="00535FF5" w:rsidRPr="00294E78" w:rsidRDefault="00535FF5" w:rsidP="00535FF5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>워드</w:t>
            </w:r>
          </w:p>
        </w:tc>
        <w:tc>
          <w:tcPr>
            <w:tcW w:w="1984" w:type="dxa"/>
            <w:vAlign w:val="center"/>
          </w:tcPr>
          <w:p w:rsidR="00535FF5" w:rsidRPr="00535FF5" w:rsidRDefault="00535FF5" w:rsidP="00535FF5">
            <w:pPr>
              <w:spacing w:line="276" w:lineRule="auto"/>
              <w:jc w:val="center"/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</w:pP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상 /</w:t>
            </w:r>
            <w:r w:rsidRPr="00535FF5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 </w:t>
            </w: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 xml:space="preserve">중 </w:t>
            </w:r>
            <w:r w:rsidRPr="00535FF5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/ </w:t>
            </w: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하</w:t>
            </w:r>
          </w:p>
        </w:tc>
        <w:tc>
          <w:tcPr>
            <w:tcW w:w="1560" w:type="dxa"/>
            <w:tcBorders>
              <w:left w:val="double" w:sz="4" w:space="0" w:color="auto"/>
            </w:tcBorders>
          </w:tcPr>
          <w:p w:rsidR="00535FF5" w:rsidRPr="00294E78" w:rsidRDefault="00535FF5" w:rsidP="00535FF5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>작문</w:t>
            </w:r>
          </w:p>
        </w:tc>
        <w:tc>
          <w:tcPr>
            <w:tcW w:w="1984" w:type="dxa"/>
            <w:vAlign w:val="center"/>
          </w:tcPr>
          <w:p w:rsidR="00535FF5" w:rsidRPr="00535FF5" w:rsidRDefault="00535FF5" w:rsidP="00535FF5">
            <w:pPr>
              <w:spacing w:line="276" w:lineRule="auto"/>
              <w:jc w:val="center"/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</w:pP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상 /</w:t>
            </w:r>
            <w:r w:rsidRPr="00535FF5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 </w:t>
            </w: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 xml:space="preserve">중 </w:t>
            </w:r>
            <w:r w:rsidRPr="00535FF5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/ </w:t>
            </w: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하</w:t>
            </w:r>
          </w:p>
        </w:tc>
      </w:tr>
      <w:tr w:rsidR="00535FF5" w:rsidTr="005F7285">
        <w:tc>
          <w:tcPr>
            <w:tcW w:w="1555" w:type="dxa"/>
          </w:tcPr>
          <w:p w:rsidR="00535FF5" w:rsidRPr="00294E78" w:rsidRDefault="00535FF5" w:rsidP="00535FF5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>중국어(기타)</w:t>
            </w:r>
          </w:p>
        </w:tc>
        <w:tc>
          <w:tcPr>
            <w:tcW w:w="1701" w:type="dxa"/>
            <w:vAlign w:val="center"/>
          </w:tcPr>
          <w:p w:rsidR="00535FF5" w:rsidRPr="00535FF5" w:rsidRDefault="00535FF5" w:rsidP="00535FF5">
            <w:pPr>
              <w:spacing w:line="276" w:lineRule="auto"/>
              <w:jc w:val="center"/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</w:pP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상 /</w:t>
            </w:r>
            <w:r w:rsidRPr="00535FF5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 </w:t>
            </w: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 xml:space="preserve">중 </w:t>
            </w:r>
            <w:r w:rsidRPr="00535FF5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/ </w:t>
            </w: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하</w:t>
            </w:r>
          </w:p>
        </w:tc>
        <w:tc>
          <w:tcPr>
            <w:tcW w:w="1559" w:type="dxa"/>
            <w:tcBorders>
              <w:left w:val="double" w:sz="4" w:space="0" w:color="auto"/>
            </w:tcBorders>
          </w:tcPr>
          <w:p w:rsidR="00535FF5" w:rsidRPr="00294E78" w:rsidRDefault="00535FF5" w:rsidP="00535FF5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>엑셀</w:t>
            </w:r>
          </w:p>
        </w:tc>
        <w:tc>
          <w:tcPr>
            <w:tcW w:w="1984" w:type="dxa"/>
            <w:vAlign w:val="center"/>
          </w:tcPr>
          <w:p w:rsidR="00535FF5" w:rsidRPr="00535FF5" w:rsidRDefault="00535FF5" w:rsidP="00535FF5">
            <w:pPr>
              <w:spacing w:line="276" w:lineRule="auto"/>
              <w:jc w:val="center"/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</w:pP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상 /</w:t>
            </w:r>
            <w:r w:rsidRPr="00535FF5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 </w:t>
            </w: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 xml:space="preserve">중 </w:t>
            </w:r>
            <w:r w:rsidRPr="00535FF5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/ </w:t>
            </w: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하</w:t>
            </w:r>
          </w:p>
        </w:tc>
        <w:tc>
          <w:tcPr>
            <w:tcW w:w="1560" w:type="dxa"/>
            <w:tcBorders>
              <w:left w:val="double" w:sz="4" w:space="0" w:color="auto"/>
            </w:tcBorders>
          </w:tcPr>
          <w:p w:rsidR="00535FF5" w:rsidRPr="00294E78" w:rsidRDefault="00535FF5" w:rsidP="00535FF5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>창의성</w:t>
            </w:r>
          </w:p>
        </w:tc>
        <w:tc>
          <w:tcPr>
            <w:tcW w:w="1984" w:type="dxa"/>
            <w:vAlign w:val="center"/>
          </w:tcPr>
          <w:p w:rsidR="00535FF5" w:rsidRPr="00535FF5" w:rsidRDefault="00535FF5" w:rsidP="00535FF5">
            <w:pPr>
              <w:spacing w:line="276" w:lineRule="auto"/>
              <w:jc w:val="center"/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</w:pP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상 /</w:t>
            </w:r>
            <w:r w:rsidRPr="00535FF5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 </w:t>
            </w: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 xml:space="preserve">중 </w:t>
            </w:r>
            <w:r w:rsidRPr="00535FF5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/ </w:t>
            </w: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하</w:t>
            </w:r>
          </w:p>
        </w:tc>
      </w:tr>
      <w:tr w:rsidR="00535FF5" w:rsidTr="005F7285">
        <w:tc>
          <w:tcPr>
            <w:tcW w:w="1555" w:type="dxa"/>
          </w:tcPr>
          <w:p w:rsidR="00535FF5" w:rsidRPr="00294E78" w:rsidRDefault="00535FF5" w:rsidP="00535FF5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>프로그래밍</w:t>
            </w:r>
          </w:p>
        </w:tc>
        <w:tc>
          <w:tcPr>
            <w:tcW w:w="1701" w:type="dxa"/>
            <w:vAlign w:val="center"/>
          </w:tcPr>
          <w:p w:rsidR="00535FF5" w:rsidRPr="00535FF5" w:rsidRDefault="00535FF5" w:rsidP="00535FF5">
            <w:pPr>
              <w:spacing w:line="276" w:lineRule="auto"/>
              <w:jc w:val="center"/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</w:pP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상 /</w:t>
            </w:r>
            <w:r w:rsidRPr="00535FF5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 </w:t>
            </w: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 xml:space="preserve">중 </w:t>
            </w:r>
            <w:r w:rsidRPr="00535FF5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/ </w:t>
            </w: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하</w:t>
            </w:r>
          </w:p>
        </w:tc>
        <w:tc>
          <w:tcPr>
            <w:tcW w:w="1559" w:type="dxa"/>
            <w:tcBorders>
              <w:left w:val="double" w:sz="4" w:space="0" w:color="auto"/>
            </w:tcBorders>
          </w:tcPr>
          <w:p w:rsidR="00535FF5" w:rsidRPr="00294E78" w:rsidRDefault="00535FF5" w:rsidP="00535FF5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>파워포인트</w:t>
            </w:r>
          </w:p>
        </w:tc>
        <w:tc>
          <w:tcPr>
            <w:tcW w:w="1984" w:type="dxa"/>
            <w:vAlign w:val="center"/>
          </w:tcPr>
          <w:p w:rsidR="00535FF5" w:rsidRPr="00535FF5" w:rsidRDefault="00535FF5" w:rsidP="00535FF5">
            <w:pPr>
              <w:spacing w:line="276" w:lineRule="auto"/>
              <w:jc w:val="center"/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</w:pP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상 /</w:t>
            </w:r>
            <w:r w:rsidRPr="00535FF5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 </w:t>
            </w: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 xml:space="preserve">중 </w:t>
            </w:r>
            <w:r w:rsidRPr="00535FF5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/ </w:t>
            </w: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하</w:t>
            </w:r>
          </w:p>
        </w:tc>
        <w:tc>
          <w:tcPr>
            <w:tcW w:w="1560" w:type="dxa"/>
            <w:tcBorders>
              <w:left w:val="double" w:sz="4" w:space="0" w:color="auto"/>
            </w:tcBorders>
          </w:tcPr>
          <w:p w:rsidR="00535FF5" w:rsidRPr="00294E78" w:rsidRDefault="00535FF5" w:rsidP="00535FF5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  <w:r>
              <w:rPr>
                <w:rFonts w:asciiTheme="minorHAnsi" w:eastAsiaTheme="minorHAnsi" w:hAnsiTheme="minorHAnsi" w:hint="eastAsia"/>
                <w:lang w:eastAsia="ko-KR"/>
              </w:rPr>
              <w:t>운전</w:t>
            </w:r>
          </w:p>
        </w:tc>
        <w:tc>
          <w:tcPr>
            <w:tcW w:w="1984" w:type="dxa"/>
            <w:vAlign w:val="center"/>
          </w:tcPr>
          <w:p w:rsidR="00535FF5" w:rsidRPr="00535FF5" w:rsidRDefault="00535FF5" w:rsidP="00535FF5">
            <w:pPr>
              <w:spacing w:line="276" w:lineRule="auto"/>
              <w:jc w:val="center"/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</w:pP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상 /</w:t>
            </w:r>
            <w:r w:rsidRPr="00535FF5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 </w:t>
            </w: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 xml:space="preserve">중 </w:t>
            </w:r>
            <w:r w:rsidRPr="00535FF5"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  <w:t xml:space="preserve">/ </w:t>
            </w:r>
            <w:r w:rsidRPr="00535FF5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하</w:t>
            </w:r>
          </w:p>
        </w:tc>
      </w:tr>
    </w:tbl>
    <w:p w:rsidR="00364EBD" w:rsidRPr="00304206" w:rsidRDefault="00417027" w:rsidP="00417027">
      <w:pPr>
        <w:spacing w:line="276" w:lineRule="auto"/>
        <w:rPr>
          <w:rFonts w:asciiTheme="majorHAnsi" w:eastAsiaTheme="majorHAnsi" w:hAnsiTheme="majorHAnsi"/>
          <w:b/>
          <w:sz w:val="22"/>
          <w:szCs w:val="24"/>
          <w:lang w:eastAsia="ko-KR"/>
        </w:rPr>
      </w:pPr>
      <w:r w:rsidRPr="00304206">
        <w:rPr>
          <w:rFonts w:asciiTheme="majorHAnsi" w:eastAsiaTheme="majorHAnsi" w:hAnsiTheme="majorHAnsi" w:hint="eastAsia"/>
          <w:b/>
          <w:sz w:val="22"/>
          <w:szCs w:val="24"/>
          <w:lang w:eastAsia="ko-KR"/>
        </w:rPr>
        <w:t xml:space="preserve">■ </w:t>
      </w:r>
      <w:r w:rsidR="00364EBD">
        <w:rPr>
          <w:rFonts w:asciiTheme="majorHAnsi" w:eastAsiaTheme="majorHAnsi" w:hAnsiTheme="majorHAnsi" w:hint="eastAsia"/>
          <w:b/>
          <w:sz w:val="22"/>
          <w:szCs w:val="24"/>
          <w:lang w:eastAsia="ko-KR"/>
        </w:rPr>
        <w:t>자격</w:t>
      </w:r>
      <w:r w:rsidR="005734D7">
        <w:rPr>
          <w:rFonts w:asciiTheme="majorHAnsi" w:eastAsiaTheme="majorHAnsi" w:hAnsiTheme="majorHAnsi" w:hint="eastAsia"/>
          <w:b/>
          <w:sz w:val="22"/>
          <w:szCs w:val="24"/>
          <w:lang w:eastAsia="ko-KR"/>
        </w:rPr>
        <w:t>(시험)</w:t>
      </w:r>
      <w:r w:rsidR="00364EBD">
        <w:rPr>
          <w:rFonts w:asciiTheme="majorHAnsi" w:eastAsiaTheme="majorHAnsi" w:hAnsiTheme="majorHAnsi" w:hint="eastAsia"/>
          <w:b/>
          <w:sz w:val="22"/>
          <w:szCs w:val="24"/>
          <w:lang w:eastAsia="ko-KR"/>
        </w:rPr>
        <w:t>사항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823"/>
        <w:gridCol w:w="1701"/>
        <w:gridCol w:w="2409"/>
        <w:gridCol w:w="2410"/>
      </w:tblGrid>
      <w:tr w:rsidR="005479F3" w:rsidTr="005479F3">
        <w:tc>
          <w:tcPr>
            <w:tcW w:w="3823" w:type="dxa"/>
            <w:shd w:val="clear" w:color="auto" w:fill="DBE5F1" w:themeFill="accent1" w:themeFillTint="33"/>
            <w:vAlign w:val="center"/>
          </w:tcPr>
          <w:p w:rsidR="005479F3" w:rsidRPr="00652F63" w:rsidRDefault="005479F3" w:rsidP="00652F63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652F63">
              <w:rPr>
                <w:rFonts w:asciiTheme="minorHAnsi" w:eastAsiaTheme="minorHAnsi" w:hAnsiTheme="minorHAnsi" w:hint="eastAsia"/>
                <w:b/>
                <w:lang w:eastAsia="ko-KR"/>
              </w:rPr>
              <w:t>자격</w:t>
            </w:r>
            <w:r>
              <w:rPr>
                <w:rFonts w:asciiTheme="minorHAnsi" w:eastAsiaTheme="minorHAnsi" w:hAnsiTheme="minorHAnsi" w:hint="eastAsia"/>
                <w:b/>
                <w:lang w:eastAsia="ko-KR"/>
              </w:rPr>
              <w:t>(시험)</w:t>
            </w:r>
            <w:r w:rsidRPr="00652F63">
              <w:rPr>
                <w:rFonts w:asciiTheme="minorHAnsi" w:eastAsiaTheme="minorHAnsi" w:hAnsiTheme="minorHAnsi" w:hint="eastAsia"/>
                <w:b/>
                <w:lang w:eastAsia="ko-KR"/>
              </w:rPr>
              <w:t>명</w:t>
            </w:r>
          </w:p>
        </w:tc>
        <w:tc>
          <w:tcPr>
            <w:tcW w:w="1701" w:type="dxa"/>
            <w:shd w:val="clear" w:color="auto" w:fill="DBE5F1" w:themeFill="accent1" w:themeFillTint="33"/>
            <w:vAlign w:val="center"/>
          </w:tcPr>
          <w:p w:rsidR="005479F3" w:rsidRPr="00652F63" w:rsidRDefault="005479F3" w:rsidP="00652F63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652F63">
              <w:rPr>
                <w:rFonts w:asciiTheme="minorHAnsi" w:eastAsiaTheme="minorHAnsi" w:hAnsiTheme="minorHAnsi" w:hint="eastAsia"/>
                <w:b/>
                <w:lang w:eastAsia="ko-KR"/>
              </w:rPr>
              <w:t>등급(점수)</w:t>
            </w:r>
          </w:p>
        </w:tc>
        <w:tc>
          <w:tcPr>
            <w:tcW w:w="2409" w:type="dxa"/>
            <w:shd w:val="clear" w:color="auto" w:fill="DBE5F1" w:themeFill="accent1" w:themeFillTint="33"/>
            <w:vAlign w:val="center"/>
          </w:tcPr>
          <w:p w:rsidR="005479F3" w:rsidRPr="00652F63" w:rsidRDefault="005479F3" w:rsidP="00652F63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 w:rsidRPr="00652F63">
              <w:rPr>
                <w:rFonts w:asciiTheme="minorHAnsi" w:eastAsiaTheme="minorHAnsi" w:hAnsiTheme="minorHAnsi" w:hint="eastAsia"/>
                <w:b/>
                <w:lang w:eastAsia="ko-KR"/>
              </w:rPr>
              <w:t>취득일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:rsidR="005479F3" w:rsidRPr="00652F63" w:rsidRDefault="005479F3" w:rsidP="005734D7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ko-KR"/>
              </w:rPr>
            </w:pPr>
            <w:r>
              <w:rPr>
                <w:rFonts w:asciiTheme="minorHAnsi" w:eastAsiaTheme="minorHAnsi" w:hAnsiTheme="minorHAnsi" w:hint="eastAsia"/>
                <w:b/>
                <w:lang w:eastAsia="ko-KR"/>
              </w:rPr>
              <w:t>발행기관</w:t>
            </w:r>
          </w:p>
        </w:tc>
      </w:tr>
      <w:tr w:rsidR="005479F3" w:rsidTr="005479F3">
        <w:tc>
          <w:tcPr>
            <w:tcW w:w="3823" w:type="dxa"/>
            <w:vAlign w:val="center"/>
          </w:tcPr>
          <w:p w:rsidR="005479F3" w:rsidRPr="00652F63" w:rsidRDefault="005479F3" w:rsidP="00652F63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701" w:type="dxa"/>
            <w:vAlign w:val="center"/>
          </w:tcPr>
          <w:p w:rsidR="005479F3" w:rsidRPr="00652F63" w:rsidRDefault="005479F3" w:rsidP="00652F63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2409" w:type="dxa"/>
            <w:vAlign w:val="center"/>
          </w:tcPr>
          <w:p w:rsidR="005479F3" w:rsidRPr="00652F63" w:rsidRDefault="005479F3" w:rsidP="00B5154F">
            <w:pPr>
              <w:spacing w:line="276" w:lineRule="auto"/>
              <w:jc w:val="right"/>
              <w:rPr>
                <w:rFonts w:asciiTheme="minorHAnsi" w:eastAsiaTheme="minorHAnsi" w:hAnsiTheme="minorHAnsi"/>
                <w:lang w:eastAsia="ko-KR"/>
              </w:rPr>
            </w:pPr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년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>월</w:t>
            </w:r>
            <w:r>
              <w:rPr>
                <w:rFonts w:asciiTheme="minorHAnsi" w:eastAsiaTheme="minorHAnsi" w:hAnsiTheme="minorHAnsi" w:hint="eastAsia"/>
                <w:lang w:eastAsia="ko-KR"/>
              </w:rPr>
              <w:t xml:space="preserve">    일</w:t>
            </w:r>
          </w:p>
        </w:tc>
        <w:tc>
          <w:tcPr>
            <w:tcW w:w="2410" w:type="dxa"/>
            <w:vAlign w:val="center"/>
          </w:tcPr>
          <w:p w:rsidR="005479F3" w:rsidRPr="00652F63" w:rsidRDefault="005479F3" w:rsidP="005479F3">
            <w:pPr>
              <w:spacing w:line="276" w:lineRule="auto"/>
              <w:ind w:right="200"/>
              <w:rPr>
                <w:rFonts w:asciiTheme="minorHAnsi" w:eastAsiaTheme="minorHAnsi" w:hAnsiTheme="minorHAnsi"/>
                <w:lang w:eastAsia="ko-KR"/>
              </w:rPr>
            </w:pPr>
          </w:p>
        </w:tc>
      </w:tr>
      <w:tr w:rsidR="005479F3" w:rsidTr="005479F3">
        <w:tc>
          <w:tcPr>
            <w:tcW w:w="3823" w:type="dxa"/>
            <w:vAlign w:val="center"/>
          </w:tcPr>
          <w:p w:rsidR="005479F3" w:rsidRPr="00652F63" w:rsidRDefault="005479F3" w:rsidP="00652F63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701" w:type="dxa"/>
            <w:vAlign w:val="center"/>
          </w:tcPr>
          <w:p w:rsidR="005479F3" w:rsidRPr="00652F63" w:rsidRDefault="005479F3" w:rsidP="00652F63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2409" w:type="dxa"/>
            <w:vAlign w:val="center"/>
          </w:tcPr>
          <w:p w:rsidR="005479F3" w:rsidRPr="00652F63" w:rsidRDefault="005479F3" w:rsidP="00B5154F">
            <w:pPr>
              <w:spacing w:line="276" w:lineRule="auto"/>
              <w:jc w:val="right"/>
              <w:rPr>
                <w:rFonts w:asciiTheme="minorHAnsi" w:eastAsiaTheme="minorHAnsi" w:hAnsiTheme="minorHAnsi"/>
                <w:lang w:eastAsia="ko-KR"/>
              </w:rPr>
            </w:pPr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년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>월</w:t>
            </w:r>
            <w:r>
              <w:rPr>
                <w:rFonts w:asciiTheme="minorHAnsi" w:eastAsiaTheme="minorHAnsi" w:hAnsiTheme="minorHAnsi" w:hint="eastAsia"/>
                <w:lang w:eastAsia="ko-KR"/>
              </w:rPr>
              <w:t xml:space="preserve">    일</w:t>
            </w:r>
          </w:p>
        </w:tc>
        <w:tc>
          <w:tcPr>
            <w:tcW w:w="2410" w:type="dxa"/>
            <w:vAlign w:val="center"/>
          </w:tcPr>
          <w:p w:rsidR="005479F3" w:rsidRPr="00652F63" w:rsidRDefault="005479F3" w:rsidP="005479F3">
            <w:pPr>
              <w:spacing w:line="276" w:lineRule="auto"/>
              <w:ind w:right="600"/>
              <w:rPr>
                <w:rFonts w:asciiTheme="minorHAnsi" w:eastAsiaTheme="minorHAnsi" w:hAnsiTheme="minorHAnsi"/>
                <w:lang w:eastAsia="ko-KR"/>
              </w:rPr>
            </w:pPr>
          </w:p>
        </w:tc>
      </w:tr>
      <w:tr w:rsidR="005479F3" w:rsidTr="005479F3">
        <w:tc>
          <w:tcPr>
            <w:tcW w:w="3823" w:type="dxa"/>
            <w:vAlign w:val="center"/>
          </w:tcPr>
          <w:p w:rsidR="005479F3" w:rsidRPr="00652F63" w:rsidRDefault="005479F3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701" w:type="dxa"/>
            <w:vAlign w:val="center"/>
          </w:tcPr>
          <w:p w:rsidR="005479F3" w:rsidRPr="00652F63" w:rsidRDefault="005479F3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2409" w:type="dxa"/>
            <w:vAlign w:val="center"/>
          </w:tcPr>
          <w:p w:rsidR="005479F3" w:rsidRPr="00652F63" w:rsidRDefault="005479F3" w:rsidP="001668FD">
            <w:pPr>
              <w:spacing w:line="276" w:lineRule="auto"/>
              <w:jc w:val="right"/>
              <w:rPr>
                <w:rFonts w:asciiTheme="minorHAnsi" w:eastAsiaTheme="minorHAnsi" w:hAnsiTheme="minorHAnsi"/>
                <w:lang w:eastAsia="ko-KR"/>
              </w:rPr>
            </w:pPr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년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>월</w:t>
            </w:r>
            <w:r>
              <w:rPr>
                <w:rFonts w:asciiTheme="minorHAnsi" w:eastAsiaTheme="minorHAnsi" w:hAnsiTheme="minorHAnsi" w:hint="eastAsia"/>
                <w:lang w:eastAsia="ko-KR"/>
              </w:rPr>
              <w:t xml:space="preserve">    일</w:t>
            </w:r>
          </w:p>
        </w:tc>
        <w:tc>
          <w:tcPr>
            <w:tcW w:w="2410" w:type="dxa"/>
            <w:vAlign w:val="center"/>
          </w:tcPr>
          <w:p w:rsidR="005479F3" w:rsidRPr="00652F63" w:rsidRDefault="005479F3" w:rsidP="005479F3">
            <w:pPr>
              <w:spacing w:line="276" w:lineRule="auto"/>
              <w:ind w:right="800"/>
              <w:rPr>
                <w:rFonts w:asciiTheme="minorHAnsi" w:eastAsiaTheme="minorHAnsi" w:hAnsiTheme="minorHAnsi"/>
                <w:lang w:eastAsia="ko-KR"/>
              </w:rPr>
            </w:pPr>
          </w:p>
        </w:tc>
      </w:tr>
      <w:tr w:rsidR="005479F3" w:rsidTr="005479F3">
        <w:tc>
          <w:tcPr>
            <w:tcW w:w="3823" w:type="dxa"/>
            <w:vAlign w:val="center"/>
          </w:tcPr>
          <w:p w:rsidR="005479F3" w:rsidRPr="00652F63" w:rsidRDefault="005479F3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1701" w:type="dxa"/>
            <w:vAlign w:val="center"/>
          </w:tcPr>
          <w:p w:rsidR="005479F3" w:rsidRPr="00652F63" w:rsidRDefault="005479F3" w:rsidP="001668FD">
            <w:pPr>
              <w:spacing w:line="276" w:lineRule="auto"/>
              <w:jc w:val="center"/>
              <w:rPr>
                <w:rFonts w:asciiTheme="minorHAnsi" w:eastAsiaTheme="minorHAnsi" w:hAnsiTheme="minorHAnsi"/>
                <w:lang w:eastAsia="ko-KR"/>
              </w:rPr>
            </w:pPr>
          </w:p>
        </w:tc>
        <w:tc>
          <w:tcPr>
            <w:tcW w:w="2409" w:type="dxa"/>
            <w:vAlign w:val="center"/>
          </w:tcPr>
          <w:p w:rsidR="005479F3" w:rsidRPr="00652F63" w:rsidRDefault="005479F3" w:rsidP="001668FD">
            <w:pPr>
              <w:spacing w:line="276" w:lineRule="auto"/>
              <w:jc w:val="right"/>
              <w:rPr>
                <w:rFonts w:asciiTheme="minorHAnsi" w:eastAsiaTheme="minorHAnsi" w:hAnsiTheme="minorHAnsi"/>
                <w:lang w:eastAsia="ko-KR"/>
              </w:rPr>
            </w:pPr>
            <w:r w:rsidRPr="0047117D">
              <w:rPr>
                <w:rFonts w:asciiTheme="minorHAnsi" w:eastAsiaTheme="minorHAnsi" w:hAnsiTheme="minorHAnsi" w:hint="eastAsia"/>
                <w:lang w:eastAsia="ko-KR"/>
              </w:rPr>
              <w:t xml:space="preserve">년 </w:t>
            </w:r>
            <w:r>
              <w:rPr>
                <w:rFonts w:asciiTheme="minorHAnsi" w:eastAsiaTheme="minorHAnsi" w:hAnsiTheme="minorHAnsi"/>
                <w:lang w:eastAsia="ko-KR"/>
              </w:rPr>
              <w:t xml:space="preserve">    </w:t>
            </w:r>
            <w:r w:rsidRPr="0047117D">
              <w:rPr>
                <w:rFonts w:asciiTheme="minorHAnsi" w:eastAsiaTheme="minorHAnsi" w:hAnsiTheme="minorHAnsi" w:hint="eastAsia"/>
                <w:lang w:eastAsia="ko-KR"/>
              </w:rPr>
              <w:t>월</w:t>
            </w:r>
            <w:r>
              <w:rPr>
                <w:rFonts w:asciiTheme="minorHAnsi" w:eastAsiaTheme="minorHAnsi" w:hAnsiTheme="minorHAnsi" w:hint="eastAsia"/>
                <w:lang w:eastAsia="ko-KR"/>
              </w:rPr>
              <w:t xml:space="preserve">    일</w:t>
            </w:r>
          </w:p>
        </w:tc>
        <w:tc>
          <w:tcPr>
            <w:tcW w:w="2410" w:type="dxa"/>
            <w:vAlign w:val="center"/>
          </w:tcPr>
          <w:p w:rsidR="005479F3" w:rsidRPr="00652F63" w:rsidRDefault="005479F3" w:rsidP="005479F3">
            <w:pPr>
              <w:spacing w:line="276" w:lineRule="auto"/>
              <w:ind w:right="800"/>
              <w:rPr>
                <w:rFonts w:asciiTheme="minorHAnsi" w:eastAsiaTheme="minorHAnsi" w:hAnsiTheme="minorHAnsi"/>
                <w:lang w:eastAsia="ko-KR"/>
              </w:rPr>
            </w:pPr>
          </w:p>
        </w:tc>
      </w:tr>
    </w:tbl>
    <w:p w:rsidR="00BC08BF" w:rsidRDefault="00BC08BF" w:rsidP="00BC08BF">
      <w:pPr>
        <w:spacing w:line="276" w:lineRule="auto"/>
        <w:jc w:val="center"/>
        <w:rPr>
          <w:rFonts w:asciiTheme="majorHAnsi" w:eastAsiaTheme="majorHAnsi" w:hAnsiTheme="majorHAnsi"/>
          <w:b/>
          <w:sz w:val="48"/>
          <w:szCs w:val="48"/>
          <w:u w:val="single"/>
          <w:lang w:eastAsia="ko-KR"/>
        </w:rPr>
      </w:pPr>
      <w:r w:rsidRPr="005479F3">
        <w:rPr>
          <w:rFonts w:asciiTheme="majorHAnsi" w:eastAsiaTheme="majorHAnsi" w:hAnsiTheme="majorHAnsi" w:hint="eastAsia"/>
          <w:b/>
          <w:sz w:val="48"/>
          <w:szCs w:val="48"/>
          <w:u w:val="single"/>
          <w:lang w:eastAsia="ko-KR"/>
        </w:rPr>
        <w:lastRenderedPageBreak/>
        <w:t xml:space="preserve">경 </w:t>
      </w:r>
      <w:proofErr w:type="spellStart"/>
      <w:r w:rsidRPr="005479F3">
        <w:rPr>
          <w:rFonts w:asciiTheme="majorHAnsi" w:eastAsiaTheme="majorHAnsi" w:hAnsiTheme="majorHAnsi" w:hint="eastAsia"/>
          <w:b/>
          <w:sz w:val="48"/>
          <w:szCs w:val="48"/>
          <w:u w:val="single"/>
          <w:lang w:eastAsia="ko-KR"/>
        </w:rPr>
        <w:t>력</w:t>
      </w:r>
      <w:proofErr w:type="spellEnd"/>
      <w:r w:rsidRPr="005479F3">
        <w:rPr>
          <w:rFonts w:asciiTheme="majorHAnsi" w:eastAsiaTheme="majorHAnsi" w:hAnsiTheme="majorHAnsi" w:hint="eastAsia"/>
          <w:b/>
          <w:sz w:val="48"/>
          <w:szCs w:val="48"/>
          <w:u w:val="single"/>
          <w:lang w:eastAsia="ko-KR"/>
        </w:rPr>
        <w:t xml:space="preserve"> 기 술 서</w:t>
      </w:r>
    </w:p>
    <w:p w:rsidR="00C9145F" w:rsidRPr="005479F3" w:rsidRDefault="00C9145F" w:rsidP="00C9145F">
      <w:pPr>
        <w:spacing w:line="276" w:lineRule="auto"/>
        <w:jc w:val="right"/>
        <w:rPr>
          <w:rFonts w:asciiTheme="majorHAnsi" w:eastAsiaTheme="majorHAnsi" w:hAnsiTheme="majorHAnsi"/>
          <w:b/>
          <w:sz w:val="48"/>
          <w:szCs w:val="48"/>
          <w:u w:val="single"/>
          <w:lang w:eastAsia="ko-KR"/>
        </w:rPr>
      </w:pPr>
      <w:r w:rsidRPr="00C9145F">
        <w:rPr>
          <w:rFonts w:asciiTheme="majorHAnsi" w:eastAsiaTheme="majorHAnsi" w:hAnsiTheme="majorHAnsi"/>
          <w:szCs w:val="48"/>
          <w:lang w:eastAsia="ko-KR"/>
        </w:rPr>
        <w:t>※</w:t>
      </w:r>
      <w:r w:rsidRPr="00C9145F">
        <w:rPr>
          <w:rFonts w:asciiTheme="majorHAnsi" w:eastAsiaTheme="majorHAnsi" w:hAnsiTheme="majorHAnsi" w:hint="eastAsia"/>
          <w:szCs w:val="48"/>
          <w:lang w:eastAsia="ko-KR"/>
        </w:rPr>
        <w:t xml:space="preserve"> </w:t>
      </w:r>
      <w:r>
        <w:rPr>
          <w:rFonts w:asciiTheme="majorHAnsi" w:eastAsiaTheme="majorHAnsi" w:hAnsiTheme="majorHAnsi" w:hint="eastAsia"/>
          <w:szCs w:val="48"/>
          <w:lang w:eastAsia="ko-KR"/>
        </w:rPr>
        <w:t>가급적 한 페이지 이내로 작성 바랍니다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423"/>
      </w:tblGrid>
      <w:tr w:rsidR="00974EF6" w:rsidTr="00974EF6">
        <w:tc>
          <w:tcPr>
            <w:tcW w:w="10423" w:type="dxa"/>
            <w:shd w:val="clear" w:color="auto" w:fill="DBE5F1" w:themeFill="accent1" w:themeFillTint="33"/>
          </w:tcPr>
          <w:p w:rsidR="00974EF6" w:rsidRPr="005479F3" w:rsidRDefault="005479F3" w:rsidP="005479F3">
            <w:pPr>
              <w:spacing w:line="276" w:lineRule="auto"/>
              <w:rPr>
                <w:rFonts w:ascii="굴림" w:eastAsia="굴림" w:hAnsi="굴림"/>
                <w:b/>
                <w:sz w:val="18"/>
                <w:szCs w:val="18"/>
                <w:lang w:eastAsia="ko-KR"/>
              </w:rPr>
            </w:pPr>
            <w:r w:rsidRPr="005479F3">
              <w:rPr>
                <w:rFonts w:ascii="굴림" w:eastAsia="굴림" w:hAnsi="굴림" w:hint="eastAsia"/>
                <w:b/>
                <w:sz w:val="18"/>
                <w:szCs w:val="18"/>
                <w:lang w:eastAsia="ko-KR"/>
              </w:rPr>
              <w:t xml:space="preserve">최근 </w:t>
            </w:r>
            <w:r w:rsidR="00974EF6" w:rsidRPr="005479F3">
              <w:rPr>
                <w:rFonts w:ascii="굴림" w:eastAsia="굴림" w:hAnsi="굴림" w:hint="eastAsia"/>
                <w:b/>
                <w:sz w:val="18"/>
                <w:szCs w:val="18"/>
                <w:lang w:eastAsia="ko-KR"/>
              </w:rPr>
              <w:t>경력</w:t>
            </w:r>
            <w:r w:rsidRPr="005479F3">
              <w:rPr>
                <w:rFonts w:ascii="굴림" w:eastAsia="굴림" w:hAnsi="굴림" w:hint="eastAsia"/>
                <w:b/>
                <w:sz w:val="18"/>
                <w:szCs w:val="18"/>
                <w:lang w:eastAsia="ko-KR"/>
              </w:rPr>
              <w:t xml:space="preserve"> 순으로 </w:t>
            </w:r>
            <w:r>
              <w:rPr>
                <w:rFonts w:ascii="굴림" w:eastAsia="굴림" w:hAnsi="굴림" w:hint="eastAsia"/>
                <w:b/>
                <w:sz w:val="18"/>
                <w:szCs w:val="18"/>
                <w:lang w:eastAsia="ko-KR"/>
              </w:rPr>
              <w:t xml:space="preserve">상세업무를 </w:t>
            </w:r>
            <w:r w:rsidRPr="005479F3">
              <w:rPr>
                <w:rFonts w:ascii="굴림" w:eastAsia="굴림" w:hAnsi="굴림" w:hint="eastAsia"/>
                <w:b/>
                <w:sz w:val="18"/>
                <w:szCs w:val="18"/>
                <w:lang w:eastAsia="ko-KR"/>
              </w:rPr>
              <w:t xml:space="preserve">자세히 </w:t>
            </w:r>
            <w:r w:rsidR="00974EF6" w:rsidRPr="005479F3">
              <w:rPr>
                <w:rFonts w:ascii="굴림" w:eastAsia="굴림" w:hAnsi="굴림" w:hint="eastAsia"/>
                <w:b/>
                <w:sz w:val="18"/>
                <w:szCs w:val="18"/>
                <w:lang w:eastAsia="ko-KR"/>
              </w:rPr>
              <w:t>기술하여 주시기 바랍니다.</w:t>
            </w:r>
            <w:r w:rsidRPr="005479F3">
              <w:rPr>
                <w:rFonts w:ascii="굴림" w:eastAsia="굴림" w:hAnsi="굴림"/>
                <w:b/>
                <w:sz w:val="18"/>
                <w:szCs w:val="18"/>
                <w:lang w:eastAsia="ko-KR"/>
              </w:rPr>
              <w:t xml:space="preserve"> </w:t>
            </w:r>
            <w:r w:rsidR="00974EF6" w:rsidRPr="005479F3">
              <w:rPr>
                <w:rFonts w:ascii="굴림" w:eastAsia="굴림" w:hAnsi="굴림"/>
                <w:b/>
                <w:sz w:val="18"/>
                <w:szCs w:val="18"/>
                <w:lang w:eastAsia="ko-KR"/>
              </w:rPr>
              <w:t>(</w:t>
            </w:r>
            <w:r w:rsidR="00974EF6" w:rsidRPr="005479F3">
              <w:rPr>
                <w:rFonts w:ascii="굴림" w:eastAsia="굴림" w:hAnsi="굴림" w:hint="eastAsia"/>
                <w:b/>
                <w:sz w:val="18"/>
                <w:szCs w:val="18"/>
                <w:lang w:eastAsia="ko-KR"/>
              </w:rPr>
              <w:t xml:space="preserve">신입의 경우 </w:t>
            </w:r>
            <w:r w:rsidRPr="005479F3">
              <w:rPr>
                <w:rFonts w:ascii="굴림" w:eastAsia="굴림" w:hAnsi="굴림" w:hint="eastAsia"/>
                <w:b/>
                <w:sz w:val="18"/>
                <w:szCs w:val="18"/>
                <w:lang w:eastAsia="ko-KR"/>
              </w:rPr>
              <w:t>파트타이머 중심으로 기술</w:t>
            </w:r>
            <w:r w:rsidR="00974EF6" w:rsidRPr="005479F3">
              <w:rPr>
                <w:rFonts w:ascii="굴림" w:eastAsia="굴림" w:hAnsi="굴림" w:hint="eastAsia"/>
                <w:b/>
                <w:sz w:val="18"/>
                <w:szCs w:val="18"/>
                <w:lang w:eastAsia="ko-KR"/>
              </w:rPr>
              <w:t>)</w:t>
            </w:r>
          </w:p>
        </w:tc>
      </w:tr>
      <w:tr w:rsidR="00974EF6" w:rsidTr="00974EF6">
        <w:tc>
          <w:tcPr>
            <w:tcW w:w="10423" w:type="dxa"/>
          </w:tcPr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Pr="00C9145F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Default="00974EF6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C9145F" w:rsidRDefault="00C9145F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C9145F" w:rsidRDefault="00C9145F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C9145F" w:rsidRDefault="00C9145F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C9145F" w:rsidRDefault="00C9145F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C9145F" w:rsidRDefault="00C9145F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C9145F" w:rsidRDefault="00C9145F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C9145F" w:rsidRDefault="00C9145F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C9145F" w:rsidRPr="00C9145F" w:rsidRDefault="00C9145F" w:rsidP="00645A20">
            <w:pPr>
              <w:spacing w:line="276" w:lineRule="auto"/>
              <w:rPr>
                <w:rFonts w:ascii="굴림" w:eastAsia="굴림" w:hAnsi="굴림"/>
                <w:sz w:val="18"/>
                <w:szCs w:val="18"/>
                <w:lang w:eastAsia="ko-KR"/>
              </w:rPr>
            </w:pPr>
          </w:p>
          <w:p w:rsidR="00974EF6" w:rsidRDefault="00974EF6" w:rsidP="00645A20">
            <w:pPr>
              <w:spacing w:line="276" w:lineRule="auto"/>
              <w:rPr>
                <w:rFonts w:ascii="굴림" w:eastAsia="굴림" w:hAnsi="굴림"/>
                <w:sz w:val="22"/>
                <w:szCs w:val="24"/>
                <w:lang w:eastAsia="ko-KR"/>
              </w:rPr>
            </w:pPr>
          </w:p>
        </w:tc>
      </w:tr>
    </w:tbl>
    <w:p w:rsidR="00B5154F" w:rsidRPr="005479F3" w:rsidRDefault="00974EF6" w:rsidP="00B5154F">
      <w:pPr>
        <w:spacing w:line="276" w:lineRule="auto"/>
        <w:jc w:val="center"/>
        <w:rPr>
          <w:rFonts w:asciiTheme="majorHAnsi" w:eastAsiaTheme="majorHAnsi" w:hAnsiTheme="majorHAnsi"/>
          <w:b/>
          <w:sz w:val="48"/>
          <w:szCs w:val="48"/>
          <w:u w:val="single"/>
          <w:lang w:eastAsia="ko-KR"/>
        </w:rPr>
      </w:pPr>
      <w:r w:rsidRPr="005479F3">
        <w:rPr>
          <w:rFonts w:asciiTheme="majorHAnsi" w:eastAsiaTheme="majorHAnsi" w:hAnsiTheme="majorHAnsi" w:hint="eastAsia"/>
          <w:b/>
          <w:sz w:val="48"/>
          <w:szCs w:val="48"/>
          <w:u w:val="single"/>
          <w:lang w:eastAsia="ko-KR"/>
        </w:rPr>
        <w:lastRenderedPageBreak/>
        <w:t>자 기 소 개 서</w:t>
      </w:r>
    </w:p>
    <w:p w:rsidR="001668FD" w:rsidRPr="00C9145F" w:rsidRDefault="001668FD" w:rsidP="001668FD">
      <w:pPr>
        <w:spacing w:line="276" w:lineRule="auto"/>
        <w:jc w:val="right"/>
        <w:rPr>
          <w:rFonts w:asciiTheme="majorHAnsi" w:eastAsiaTheme="majorHAnsi" w:hAnsiTheme="majorHAnsi"/>
          <w:szCs w:val="48"/>
          <w:lang w:eastAsia="ko-KR"/>
        </w:rPr>
      </w:pPr>
      <w:r w:rsidRPr="00C9145F">
        <w:rPr>
          <w:rFonts w:asciiTheme="majorHAnsi" w:eastAsiaTheme="majorHAnsi" w:hAnsiTheme="majorHAnsi"/>
          <w:szCs w:val="48"/>
          <w:lang w:eastAsia="ko-KR"/>
        </w:rPr>
        <w:t>※</w:t>
      </w:r>
      <w:r w:rsidRPr="00C9145F">
        <w:rPr>
          <w:rFonts w:asciiTheme="majorHAnsi" w:eastAsiaTheme="majorHAnsi" w:hAnsiTheme="majorHAnsi" w:hint="eastAsia"/>
          <w:szCs w:val="48"/>
          <w:lang w:eastAsia="ko-KR"/>
        </w:rPr>
        <w:t xml:space="preserve"> </w:t>
      </w:r>
      <w:r w:rsidR="00C9145F">
        <w:rPr>
          <w:rFonts w:asciiTheme="majorHAnsi" w:eastAsiaTheme="majorHAnsi" w:hAnsiTheme="majorHAnsi" w:hint="eastAsia"/>
          <w:szCs w:val="48"/>
          <w:lang w:eastAsia="ko-KR"/>
        </w:rPr>
        <w:t>가급적 한 페이지 이내로 작성 바랍니다.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423"/>
      </w:tblGrid>
      <w:tr w:rsidR="00974EF6" w:rsidTr="00974EF6">
        <w:tc>
          <w:tcPr>
            <w:tcW w:w="10423" w:type="dxa"/>
            <w:shd w:val="clear" w:color="auto" w:fill="DBE5F1" w:themeFill="accent1" w:themeFillTint="33"/>
          </w:tcPr>
          <w:p w:rsidR="00974EF6" w:rsidRPr="00974EF6" w:rsidRDefault="00974EF6" w:rsidP="00974EF6">
            <w:pPr>
              <w:spacing w:line="276" w:lineRule="auto"/>
              <w:rPr>
                <w:rFonts w:asciiTheme="majorHAnsi" w:eastAsiaTheme="majorHAnsi" w:hAnsiTheme="majorHAnsi"/>
                <w:b/>
                <w:lang w:eastAsia="ko-KR"/>
              </w:rPr>
            </w:pPr>
            <w:r>
              <w:rPr>
                <w:rFonts w:asciiTheme="majorHAnsi" w:eastAsiaTheme="majorHAnsi" w:hAnsiTheme="majorHAnsi" w:hint="eastAsia"/>
                <w:b/>
                <w:lang w:eastAsia="ko-KR"/>
              </w:rPr>
              <w:t>1. 성장과정</w:t>
            </w:r>
          </w:p>
        </w:tc>
      </w:tr>
      <w:tr w:rsidR="00974EF6" w:rsidTr="00974EF6">
        <w:tc>
          <w:tcPr>
            <w:tcW w:w="10423" w:type="dxa"/>
          </w:tcPr>
          <w:p w:rsidR="00974EF6" w:rsidRPr="00C9145F" w:rsidRDefault="00974EF6" w:rsidP="00974EF6">
            <w:pPr>
              <w:spacing w:line="276" w:lineRule="auto"/>
              <w:rPr>
                <w:rFonts w:asciiTheme="majorHAnsi" w:eastAsiaTheme="majorHAnsi" w:hAnsiTheme="majorHAnsi"/>
                <w:b/>
                <w:sz w:val="18"/>
                <w:szCs w:val="18"/>
                <w:lang w:eastAsia="ko-KR"/>
              </w:rPr>
            </w:pPr>
          </w:p>
          <w:p w:rsidR="00B5154F" w:rsidRPr="00C9145F" w:rsidRDefault="00B5154F" w:rsidP="00974EF6">
            <w:pPr>
              <w:spacing w:line="276" w:lineRule="auto"/>
              <w:rPr>
                <w:rFonts w:asciiTheme="majorHAnsi" w:eastAsiaTheme="majorHAnsi" w:hAnsiTheme="majorHAnsi"/>
                <w:b/>
                <w:sz w:val="18"/>
                <w:szCs w:val="18"/>
                <w:lang w:eastAsia="ko-KR"/>
              </w:rPr>
            </w:pPr>
          </w:p>
          <w:p w:rsidR="00B5154F" w:rsidRPr="00C9145F" w:rsidRDefault="00B5154F" w:rsidP="00974EF6">
            <w:pPr>
              <w:spacing w:line="276" w:lineRule="auto"/>
              <w:rPr>
                <w:rFonts w:asciiTheme="majorHAnsi" w:eastAsiaTheme="majorHAnsi" w:hAnsiTheme="majorHAnsi"/>
                <w:b/>
                <w:sz w:val="18"/>
                <w:szCs w:val="18"/>
                <w:lang w:eastAsia="ko-KR"/>
              </w:rPr>
            </w:pPr>
          </w:p>
          <w:p w:rsidR="00B5154F" w:rsidRPr="00C9145F" w:rsidRDefault="00B5154F" w:rsidP="00974EF6">
            <w:pPr>
              <w:spacing w:line="276" w:lineRule="auto"/>
              <w:rPr>
                <w:rFonts w:asciiTheme="majorHAnsi" w:eastAsiaTheme="majorHAnsi" w:hAnsiTheme="majorHAnsi"/>
                <w:b/>
                <w:sz w:val="18"/>
                <w:szCs w:val="18"/>
                <w:lang w:eastAsia="ko-KR"/>
              </w:rPr>
            </w:pPr>
          </w:p>
          <w:p w:rsidR="00974EF6" w:rsidRPr="00C9145F" w:rsidRDefault="00974EF6" w:rsidP="00974EF6">
            <w:pPr>
              <w:spacing w:line="276" w:lineRule="auto"/>
              <w:rPr>
                <w:rFonts w:asciiTheme="majorHAnsi" w:eastAsiaTheme="majorHAnsi" w:hAnsiTheme="majorHAnsi"/>
                <w:b/>
                <w:sz w:val="18"/>
                <w:szCs w:val="18"/>
                <w:lang w:eastAsia="ko-KR"/>
              </w:rPr>
            </w:pPr>
          </w:p>
          <w:p w:rsidR="00C9145F" w:rsidRPr="00C9145F" w:rsidRDefault="00C9145F" w:rsidP="00974EF6">
            <w:pPr>
              <w:spacing w:line="276" w:lineRule="auto"/>
              <w:rPr>
                <w:rFonts w:asciiTheme="majorHAnsi" w:eastAsiaTheme="majorHAnsi" w:hAnsiTheme="majorHAnsi"/>
                <w:b/>
                <w:sz w:val="18"/>
                <w:szCs w:val="18"/>
                <w:lang w:eastAsia="ko-KR"/>
              </w:rPr>
            </w:pPr>
          </w:p>
        </w:tc>
      </w:tr>
      <w:tr w:rsidR="00974EF6" w:rsidTr="00974EF6">
        <w:tc>
          <w:tcPr>
            <w:tcW w:w="10423" w:type="dxa"/>
            <w:shd w:val="clear" w:color="auto" w:fill="DBE5F1" w:themeFill="accent1" w:themeFillTint="33"/>
          </w:tcPr>
          <w:p w:rsidR="00974EF6" w:rsidRPr="00974EF6" w:rsidRDefault="00974EF6" w:rsidP="00974EF6">
            <w:pPr>
              <w:spacing w:line="276" w:lineRule="auto"/>
              <w:rPr>
                <w:rFonts w:asciiTheme="majorHAnsi" w:eastAsiaTheme="majorHAnsi" w:hAnsiTheme="majorHAnsi"/>
                <w:b/>
                <w:lang w:eastAsia="ko-KR"/>
              </w:rPr>
            </w:pPr>
            <w:r>
              <w:rPr>
                <w:rFonts w:asciiTheme="majorHAnsi" w:eastAsiaTheme="majorHAnsi" w:hAnsiTheme="majorHAnsi" w:hint="eastAsia"/>
                <w:b/>
                <w:lang w:eastAsia="ko-KR"/>
              </w:rPr>
              <w:t>2. 성격의 장단점</w:t>
            </w:r>
          </w:p>
        </w:tc>
      </w:tr>
      <w:tr w:rsidR="00974EF6" w:rsidTr="00974EF6">
        <w:tc>
          <w:tcPr>
            <w:tcW w:w="10423" w:type="dxa"/>
          </w:tcPr>
          <w:p w:rsidR="00974EF6" w:rsidRPr="00C9145F" w:rsidRDefault="00974EF6" w:rsidP="00974EF6">
            <w:pPr>
              <w:spacing w:line="276" w:lineRule="auto"/>
              <w:rPr>
                <w:rFonts w:asciiTheme="majorHAnsi" w:eastAsiaTheme="majorHAnsi" w:hAnsiTheme="majorHAnsi"/>
                <w:b/>
                <w:sz w:val="18"/>
                <w:szCs w:val="18"/>
                <w:lang w:eastAsia="ko-KR"/>
              </w:rPr>
            </w:pPr>
          </w:p>
          <w:p w:rsidR="00974EF6" w:rsidRPr="00C9145F" w:rsidRDefault="00974EF6" w:rsidP="00974EF6">
            <w:pPr>
              <w:spacing w:line="276" w:lineRule="auto"/>
              <w:rPr>
                <w:rFonts w:asciiTheme="majorHAnsi" w:eastAsiaTheme="majorHAnsi" w:hAnsiTheme="majorHAnsi"/>
                <w:b/>
                <w:sz w:val="18"/>
                <w:szCs w:val="18"/>
                <w:lang w:eastAsia="ko-KR"/>
              </w:rPr>
            </w:pPr>
          </w:p>
          <w:p w:rsidR="00974EF6" w:rsidRPr="00C9145F" w:rsidRDefault="00974EF6" w:rsidP="00974EF6">
            <w:pPr>
              <w:spacing w:line="276" w:lineRule="auto"/>
              <w:rPr>
                <w:rFonts w:asciiTheme="majorHAnsi" w:eastAsiaTheme="majorHAnsi" w:hAnsiTheme="majorHAnsi"/>
                <w:b/>
                <w:sz w:val="18"/>
                <w:szCs w:val="18"/>
                <w:lang w:eastAsia="ko-KR"/>
              </w:rPr>
            </w:pPr>
          </w:p>
          <w:p w:rsidR="00974EF6" w:rsidRPr="00C9145F" w:rsidRDefault="00974EF6" w:rsidP="00974EF6">
            <w:pPr>
              <w:spacing w:line="276" w:lineRule="auto"/>
              <w:rPr>
                <w:rFonts w:asciiTheme="majorHAnsi" w:eastAsiaTheme="majorHAnsi" w:hAnsiTheme="majorHAnsi"/>
                <w:b/>
                <w:sz w:val="18"/>
                <w:szCs w:val="18"/>
                <w:lang w:eastAsia="ko-KR"/>
              </w:rPr>
            </w:pPr>
          </w:p>
          <w:p w:rsidR="00974EF6" w:rsidRPr="00C9145F" w:rsidRDefault="00974EF6" w:rsidP="00974EF6">
            <w:pPr>
              <w:spacing w:line="276" w:lineRule="auto"/>
              <w:rPr>
                <w:rFonts w:asciiTheme="majorHAnsi" w:eastAsiaTheme="majorHAnsi" w:hAnsiTheme="majorHAnsi"/>
                <w:b/>
                <w:sz w:val="18"/>
                <w:szCs w:val="18"/>
                <w:lang w:eastAsia="ko-KR"/>
              </w:rPr>
            </w:pPr>
          </w:p>
          <w:p w:rsidR="00C9145F" w:rsidRPr="00C9145F" w:rsidRDefault="00C9145F" w:rsidP="00974EF6">
            <w:pPr>
              <w:spacing w:line="276" w:lineRule="auto"/>
              <w:rPr>
                <w:rFonts w:asciiTheme="majorHAnsi" w:eastAsiaTheme="majorHAnsi" w:hAnsiTheme="majorHAnsi"/>
                <w:b/>
                <w:sz w:val="18"/>
                <w:szCs w:val="18"/>
                <w:lang w:eastAsia="ko-KR"/>
              </w:rPr>
            </w:pPr>
          </w:p>
        </w:tc>
      </w:tr>
      <w:tr w:rsidR="00974EF6" w:rsidTr="00974EF6">
        <w:tc>
          <w:tcPr>
            <w:tcW w:w="10423" w:type="dxa"/>
            <w:shd w:val="clear" w:color="auto" w:fill="DBE5F1" w:themeFill="accent1" w:themeFillTint="33"/>
          </w:tcPr>
          <w:p w:rsidR="00974EF6" w:rsidRPr="00974EF6" w:rsidRDefault="00974EF6" w:rsidP="00974EF6">
            <w:pPr>
              <w:spacing w:line="276" w:lineRule="auto"/>
              <w:rPr>
                <w:rFonts w:asciiTheme="majorHAnsi" w:eastAsiaTheme="majorHAnsi" w:hAnsiTheme="majorHAnsi"/>
                <w:b/>
                <w:lang w:eastAsia="ko-KR"/>
              </w:rPr>
            </w:pPr>
            <w:r>
              <w:rPr>
                <w:rFonts w:asciiTheme="majorHAnsi" w:eastAsiaTheme="majorHAnsi" w:hAnsiTheme="majorHAnsi" w:hint="eastAsia"/>
                <w:b/>
                <w:lang w:eastAsia="ko-KR"/>
              </w:rPr>
              <w:t>3. 지원동기</w:t>
            </w:r>
          </w:p>
        </w:tc>
      </w:tr>
      <w:tr w:rsidR="00974EF6" w:rsidTr="00974EF6">
        <w:tc>
          <w:tcPr>
            <w:tcW w:w="10423" w:type="dxa"/>
          </w:tcPr>
          <w:p w:rsidR="00974EF6" w:rsidRPr="00C9145F" w:rsidRDefault="00974EF6" w:rsidP="00974EF6">
            <w:pPr>
              <w:spacing w:line="276" w:lineRule="auto"/>
              <w:rPr>
                <w:rFonts w:asciiTheme="majorHAnsi" w:eastAsiaTheme="majorHAnsi" w:hAnsiTheme="majorHAnsi"/>
                <w:b/>
                <w:sz w:val="18"/>
                <w:szCs w:val="18"/>
                <w:lang w:eastAsia="ko-KR"/>
              </w:rPr>
            </w:pPr>
          </w:p>
          <w:p w:rsidR="00974EF6" w:rsidRPr="00C9145F" w:rsidRDefault="00974EF6" w:rsidP="00974EF6">
            <w:pPr>
              <w:spacing w:line="276" w:lineRule="auto"/>
              <w:rPr>
                <w:rFonts w:asciiTheme="majorHAnsi" w:eastAsiaTheme="majorHAnsi" w:hAnsiTheme="majorHAnsi"/>
                <w:b/>
                <w:sz w:val="18"/>
                <w:szCs w:val="18"/>
                <w:lang w:eastAsia="ko-KR"/>
              </w:rPr>
            </w:pPr>
          </w:p>
          <w:p w:rsidR="00B5154F" w:rsidRPr="00C9145F" w:rsidRDefault="00B5154F" w:rsidP="00974EF6">
            <w:pPr>
              <w:spacing w:line="276" w:lineRule="auto"/>
              <w:rPr>
                <w:rFonts w:asciiTheme="majorHAnsi" w:eastAsiaTheme="majorHAnsi" w:hAnsiTheme="majorHAnsi"/>
                <w:b/>
                <w:sz w:val="18"/>
                <w:szCs w:val="18"/>
                <w:lang w:eastAsia="ko-KR"/>
              </w:rPr>
            </w:pPr>
          </w:p>
          <w:p w:rsidR="00974EF6" w:rsidRPr="00C9145F" w:rsidRDefault="00974EF6" w:rsidP="00974EF6">
            <w:pPr>
              <w:spacing w:line="276" w:lineRule="auto"/>
              <w:rPr>
                <w:rFonts w:asciiTheme="majorHAnsi" w:eastAsiaTheme="majorHAnsi" w:hAnsiTheme="majorHAnsi"/>
                <w:b/>
                <w:sz w:val="18"/>
                <w:szCs w:val="18"/>
                <w:lang w:eastAsia="ko-KR"/>
              </w:rPr>
            </w:pPr>
          </w:p>
          <w:p w:rsidR="00974EF6" w:rsidRPr="00C9145F" w:rsidRDefault="00974EF6" w:rsidP="00974EF6">
            <w:pPr>
              <w:spacing w:line="276" w:lineRule="auto"/>
              <w:rPr>
                <w:rFonts w:asciiTheme="majorHAnsi" w:eastAsiaTheme="majorHAnsi" w:hAnsiTheme="majorHAnsi"/>
                <w:b/>
                <w:sz w:val="18"/>
                <w:szCs w:val="18"/>
                <w:lang w:eastAsia="ko-KR"/>
              </w:rPr>
            </w:pPr>
          </w:p>
          <w:p w:rsidR="00C9145F" w:rsidRPr="00C9145F" w:rsidRDefault="00C9145F" w:rsidP="00974EF6">
            <w:pPr>
              <w:spacing w:line="276" w:lineRule="auto"/>
              <w:rPr>
                <w:rFonts w:asciiTheme="majorHAnsi" w:eastAsiaTheme="majorHAnsi" w:hAnsiTheme="majorHAnsi"/>
                <w:b/>
                <w:sz w:val="18"/>
                <w:szCs w:val="18"/>
                <w:lang w:eastAsia="ko-KR"/>
              </w:rPr>
            </w:pPr>
          </w:p>
        </w:tc>
      </w:tr>
      <w:tr w:rsidR="00974EF6" w:rsidTr="00974EF6">
        <w:tc>
          <w:tcPr>
            <w:tcW w:w="10423" w:type="dxa"/>
            <w:shd w:val="clear" w:color="auto" w:fill="DBE5F1" w:themeFill="accent1" w:themeFillTint="33"/>
          </w:tcPr>
          <w:p w:rsidR="00974EF6" w:rsidRPr="00974EF6" w:rsidRDefault="00974EF6" w:rsidP="00974EF6">
            <w:pPr>
              <w:spacing w:line="276" w:lineRule="auto"/>
              <w:rPr>
                <w:rFonts w:asciiTheme="majorHAnsi" w:eastAsiaTheme="majorHAnsi" w:hAnsiTheme="majorHAnsi"/>
                <w:b/>
                <w:lang w:eastAsia="ko-KR"/>
              </w:rPr>
            </w:pPr>
            <w:r>
              <w:rPr>
                <w:rFonts w:asciiTheme="majorHAnsi" w:eastAsiaTheme="majorHAnsi" w:hAnsiTheme="majorHAnsi" w:hint="eastAsia"/>
                <w:b/>
                <w:lang w:eastAsia="ko-KR"/>
              </w:rPr>
              <w:t>4. 입사 후 포부</w:t>
            </w:r>
          </w:p>
        </w:tc>
      </w:tr>
      <w:tr w:rsidR="00974EF6" w:rsidTr="00974EF6">
        <w:tc>
          <w:tcPr>
            <w:tcW w:w="10423" w:type="dxa"/>
          </w:tcPr>
          <w:p w:rsidR="00974EF6" w:rsidRPr="00C9145F" w:rsidRDefault="00974EF6" w:rsidP="00974EF6">
            <w:pPr>
              <w:spacing w:line="276" w:lineRule="auto"/>
              <w:rPr>
                <w:rFonts w:asciiTheme="majorHAnsi" w:eastAsiaTheme="majorHAnsi" w:hAnsiTheme="majorHAnsi"/>
                <w:b/>
                <w:sz w:val="18"/>
                <w:szCs w:val="18"/>
                <w:lang w:eastAsia="ko-KR"/>
              </w:rPr>
            </w:pPr>
          </w:p>
          <w:p w:rsidR="00974EF6" w:rsidRPr="00C9145F" w:rsidRDefault="00974EF6" w:rsidP="00974EF6">
            <w:pPr>
              <w:spacing w:line="276" w:lineRule="auto"/>
              <w:rPr>
                <w:rFonts w:asciiTheme="majorHAnsi" w:eastAsiaTheme="majorHAnsi" w:hAnsiTheme="majorHAnsi"/>
                <w:b/>
                <w:sz w:val="18"/>
                <w:szCs w:val="18"/>
                <w:lang w:eastAsia="ko-KR"/>
              </w:rPr>
            </w:pPr>
          </w:p>
          <w:p w:rsidR="00974EF6" w:rsidRPr="00C9145F" w:rsidRDefault="00974EF6" w:rsidP="00974EF6">
            <w:pPr>
              <w:spacing w:line="276" w:lineRule="auto"/>
              <w:rPr>
                <w:rFonts w:asciiTheme="majorHAnsi" w:eastAsiaTheme="majorHAnsi" w:hAnsiTheme="majorHAnsi"/>
                <w:b/>
                <w:sz w:val="18"/>
                <w:szCs w:val="18"/>
                <w:lang w:eastAsia="ko-KR"/>
              </w:rPr>
            </w:pPr>
          </w:p>
          <w:p w:rsidR="00B5154F" w:rsidRPr="00C9145F" w:rsidRDefault="00B5154F" w:rsidP="00974EF6">
            <w:pPr>
              <w:spacing w:line="276" w:lineRule="auto"/>
              <w:rPr>
                <w:rFonts w:asciiTheme="majorHAnsi" w:eastAsiaTheme="majorHAnsi" w:hAnsiTheme="majorHAnsi"/>
                <w:b/>
                <w:sz w:val="18"/>
                <w:szCs w:val="18"/>
                <w:lang w:eastAsia="ko-KR"/>
              </w:rPr>
            </w:pPr>
          </w:p>
          <w:p w:rsidR="00974EF6" w:rsidRPr="00C9145F" w:rsidRDefault="00974EF6" w:rsidP="00974EF6">
            <w:pPr>
              <w:spacing w:line="276" w:lineRule="auto"/>
              <w:rPr>
                <w:rFonts w:asciiTheme="majorHAnsi" w:eastAsiaTheme="majorHAnsi" w:hAnsiTheme="majorHAnsi"/>
                <w:b/>
                <w:sz w:val="18"/>
                <w:szCs w:val="18"/>
                <w:lang w:eastAsia="ko-KR"/>
              </w:rPr>
            </w:pPr>
          </w:p>
          <w:p w:rsidR="00C9145F" w:rsidRPr="00C9145F" w:rsidRDefault="00C9145F" w:rsidP="00974EF6">
            <w:pPr>
              <w:spacing w:line="276" w:lineRule="auto"/>
              <w:rPr>
                <w:rFonts w:asciiTheme="majorHAnsi" w:eastAsiaTheme="majorHAnsi" w:hAnsiTheme="majorHAnsi"/>
                <w:b/>
                <w:sz w:val="18"/>
                <w:szCs w:val="18"/>
                <w:lang w:eastAsia="ko-KR"/>
              </w:rPr>
            </w:pPr>
          </w:p>
        </w:tc>
      </w:tr>
    </w:tbl>
    <w:p w:rsidR="00974EF6" w:rsidRPr="00974EF6" w:rsidRDefault="00974EF6" w:rsidP="00974EF6">
      <w:pPr>
        <w:spacing w:line="276" w:lineRule="auto"/>
        <w:jc w:val="center"/>
        <w:rPr>
          <w:rFonts w:asciiTheme="majorHAnsi" w:eastAsiaTheme="majorHAnsi" w:hAnsiTheme="majorHAnsi"/>
          <w:b/>
          <w:lang w:eastAsia="ko-KR"/>
        </w:rPr>
      </w:pPr>
    </w:p>
    <w:p w:rsidR="00620D0B" w:rsidRDefault="00974EF6" w:rsidP="00B46EB5">
      <w:pPr>
        <w:spacing w:line="276" w:lineRule="auto"/>
        <w:jc w:val="center"/>
        <w:rPr>
          <w:rFonts w:asciiTheme="minorHAnsi" w:eastAsiaTheme="minorHAnsi" w:hAnsiTheme="minorHAnsi"/>
          <w:lang w:eastAsia="ko-KR"/>
        </w:rPr>
      </w:pPr>
      <w:r>
        <w:rPr>
          <w:rFonts w:asciiTheme="minorHAnsi" w:eastAsiaTheme="minorHAnsi" w:hAnsiTheme="minorHAnsi" w:hint="eastAsia"/>
          <w:lang w:eastAsia="ko-KR"/>
        </w:rPr>
        <w:t>본인은 위 내용이 사실과 다름이 없음을 확인하며</w:t>
      </w:r>
    </w:p>
    <w:p w:rsidR="00974EF6" w:rsidRDefault="00974EF6" w:rsidP="00B46EB5">
      <w:pPr>
        <w:spacing w:line="276" w:lineRule="auto"/>
        <w:jc w:val="center"/>
        <w:rPr>
          <w:rFonts w:asciiTheme="minorHAnsi" w:eastAsiaTheme="minorHAnsi" w:hAnsiTheme="minorHAnsi"/>
          <w:lang w:eastAsia="ko-KR"/>
        </w:rPr>
      </w:pPr>
      <w:r>
        <w:rPr>
          <w:rFonts w:asciiTheme="minorHAnsi" w:eastAsiaTheme="minorHAnsi" w:hAnsiTheme="minorHAnsi" w:hint="eastAsia"/>
          <w:lang w:eastAsia="ko-KR"/>
        </w:rPr>
        <w:t>입사지원서를 제출합니다.</w:t>
      </w:r>
    </w:p>
    <w:p w:rsidR="00974EF6" w:rsidRDefault="00974EF6" w:rsidP="00B46EB5">
      <w:pPr>
        <w:spacing w:line="276" w:lineRule="auto"/>
        <w:jc w:val="center"/>
        <w:rPr>
          <w:rFonts w:asciiTheme="minorHAnsi" w:eastAsiaTheme="minorHAnsi" w:hAnsiTheme="minorHAnsi"/>
          <w:lang w:eastAsia="ko-KR"/>
        </w:rPr>
      </w:pPr>
    </w:p>
    <w:p w:rsidR="00974EF6" w:rsidRDefault="00B5154F" w:rsidP="00974EF6">
      <w:pPr>
        <w:spacing w:line="276" w:lineRule="auto"/>
        <w:jc w:val="right"/>
        <w:rPr>
          <w:rFonts w:asciiTheme="minorHAnsi" w:eastAsiaTheme="minorHAnsi" w:hAnsiTheme="minorHAnsi"/>
          <w:lang w:eastAsia="ko-KR"/>
        </w:rPr>
      </w:pPr>
      <w:r>
        <w:rPr>
          <w:rFonts w:asciiTheme="minorHAnsi" w:eastAsiaTheme="minorHAnsi" w:hAnsiTheme="minorHAnsi"/>
          <w:lang w:eastAsia="ko-KR"/>
        </w:rPr>
        <w:t xml:space="preserve">  </w:t>
      </w:r>
      <w:r w:rsidR="00974EF6">
        <w:rPr>
          <w:rFonts w:asciiTheme="minorHAnsi" w:eastAsiaTheme="minorHAnsi" w:hAnsiTheme="minorHAnsi" w:hint="eastAsia"/>
          <w:lang w:eastAsia="ko-KR"/>
        </w:rPr>
        <w:t>년</w:t>
      </w:r>
      <w:r>
        <w:rPr>
          <w:rFonts w:asciiTheme="minorHAnsi" w:eastAsiaTheme="minorHAnsi" w:hAnsiTheme="minorHAnsi"/>
          <w:lang w:eastAsia="ko-KR"/>
        </w:rPr>
        <w:t xml:space="preserve">     </w:t>
      </w:r>
      <w:r w:rsidR="00974EF6">
        <w:rPr>
          <w:rFonts w:asciiTheme="minorHAnsi" w:eastAsiaTheme="minorHAnsi" w:hAnsiTheme="minorHAnsi" w:hint="eastAsia"/>
          <w:lang w:eastAsia="ko-KR"/>
        </w:rPr>
        <w:t>월</w:t>
      </w:r>
      <w:r>
        <w:rPr>
          <w:rFonts w:asciiTheme="minorHAnsi" w:eastAsiaTheme="minorHAnsi" w:hAnsiTheme="minorHAnsi"/>
          <w:lang w:eastAsia="ko-KR"/>
        </w:rPr>
        <w:t xml:space="preserve">     </w:t>
      </w:r>
      <w:r w:rsidR="00974EF6">
        <w:rPr>
          <w:rFonts w:asciiTheme="minorHAnsi" w:eastAsiaTheme="minorHAnsi" w:hAnsiTheme="minorHAnsi" w:hint="eastAsia"/>
          <w:lang w:eastAsia="ko-KR"/>
        </w:rPr>
        <w:t>일</w:t>
      </w:r>
    </w:p>
    <w:p w:rsidR="00974EF6" w:rsidRPr="00974EF6" w:rsidRDefault="00974EF6" w:rsidP="00974EF6">
      <w:pPr>
        <w:spacing w:line="276" w:lineRule="auto"/>
        <w:jc w:val="right"/>
        <w:rPr>
          <w:rFonts w:asciiTheme="minorHAnsi" w:eastAsiaTheme="minorHAnsi" w:hAnsiTheme="minorHAnsi"/>
          <w:lang w:eastAsia="ko-KR"/>
        </w:rPr>
      </w:pPr>
      <w:r>
        <w:rPr>
          <w:rFonts w:asciiTheme="minorHAnsi" w:eastAsiaTheme="minorHAnsi" w:hAnsiTheme="minorHAnsi" w:hint="eastAsia"/>
          <w:lang w:eastAsia="ko-KR"/>
        </w:rPr>
        <w:t>지원자</w:t>
      </w:r>
      <w:r>
        <w:rPr>
          <w:rFonts w:asciiTheme="minorHAnsi" w:eastAsiaTheme="minorHAnsi" w:hAnsiTheme="minorHAnsi"/>
          <w:lang w:eastAsia="ko-KR"/>
        </w:rPr>
        <w:t>:                            (</w:t>
      </w:r>
      <w:r>
        <w:rPr>
          <w:rFonts w:asciiTheme="minorHAnsi" w:eastAsiaTheme="minorHAnsi" w:hAnsiTheme="minorHAnsi" w:hint="eastAsia"/>
          <w:lang w:eastAsia="ko-KR"/>
        </w:rPr>
        <w:t>서명)</w:t>
      </w:r>
    </w:p>
    <w:sectPr w:rsidR="00974EF6" w:rsidRPr="00974EF6" w:rsidSect="00243E78">
      <w:headerReference w:type="default" r:id="rId8"/>
      <w:footerReference w:type="default" r:id="rId9"/>
      <w:pgSz w:w="11907" w:h="16840" w:code="9"/>
      <w:pgMar w:top="794" w:right="680" w:bottom="680" w:left="794" w:header="539" w:footer="924" w:gutter="0"/>
      <w:cols w:space="720"/>
      <w:noEndnote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C35" w:rsidRDefault="00190C35">
      <w:r>
        <w:separator/>
      </w:r>
    </w:p>
  </w:endnote>
  <w:endnote w:type="continuationSeparator" w:id="0">
    <w:p w:rsidR="00190C35" w:rsidRDefault="0019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41B" w:rsidRPr="00E8155A" w:rsidRDefault="00BB29D4" w:rsidP="00AE5032">
    <w:pPr>
      <w:pStyle w:val="a4"/>
      <w:jc w:val="center"/>
      <w:rPr>
        <w:rFonts w:ascii="굴림" w:eastAsia="굴림" w:hAnsi="굴림" w:cs="Arial"/>
        <w:b/>
        <w:color w:val="C00000"/>
        <w:sz w:val="18"/>
        <w:szCs w:val="18"/>
        <w:lang w:eastAsia="ko-KR"/>
      </w:rPr>
    </w:pPr>
    <w:r>
      <w:rPr>
        <w:rFonts w:ascii="굴림" w:eastAsia="굴림" w:hAnsi="굴림" w:cs="Arial" w:hint="eastAsia"/>
        <w:b/>
        <w:color w:val="C00000"/>
        <w:sz w:val="18"/>
        <w:szCs w:val="18"/>
        <w:lang w:eastAsia="ko-KR"/>
      </w:rPr>
      <w:t>(</w:t>
    </w:r>
    <w:r w:rsidR="0010241B" w:rsidRPr="00E8155A">
      <w:rPr>
        <w:rFonts w:ascii="굴림" w:eastAsia="굴림" w:hAnsi="굴림" w:cs="Arial" w:hint="eastAsia"/>
        <w:b/>
        <w:color w:val="C00000"/>
        <w:sz w:val="18"/>
        <w:szCs w:val="18"/>
        <w:lang w:eastAsia="ko-KR"/>
      </w:rPr>
      <w:t>주)</w:t>
    </w:r>
    <w:proofErr w:type="spellStart"/>
    <w:r w:rsidR="0010241B" w:rsidRPr="00E8155A">
      <w:rPr>
        <w:rFonts w:ascii="굴림" w:eastAsia="굴림" w:hAnsi="굴림" w:cs="Arial" w:hint="eastAsia"/>
        <w:b/>
        <w:color w:val="C00000"/>
        <w:sz w:val="18"/>
        <w:szCs w:val="18"/>
        <w:lang w:eastAsia="ko-KR"/>
      </w:rPr>
      <w:t>모바일이앤엠애드는모바일커머스</w:t>
    </w:r>
    <w:proofErr w:type="spellEnd"/>
    <w:r w:rsidR="0010241B" w:rsidRPr="00E8155A">
      <w:rPr>
        <w:rFonts w:ascii="굴림" w:eastAsia="굴림" w:hAnsi="굴림" w:cs="Arial" w:hint="eastAsia"/>
        <w:b/>
        <w:color w:val="C00000"/>
        <w:sz w:val="18"/>
        <w:szCs w:val="18"/>
        <w:lang w:eastAsia="ko-KR"/>
      </w:rPr>
      <w:t xml:space="preserve">, </w:t>
    </w:r>
    <w:proofErr w:type="spellStart"/>
    <w:r w:rsidR="0010241B" w:rsidRPr="00E8155A">
      <w:rPr>
        <w:rFonts w:ascii="굴림" w:eastAsia="굴림" w:hAnsi="굴림" w:cs="Arial" w:hint="eastAsia"/>
        <w:b/>
        <w:color w:val="C00000"/>
        <w:sz w:val="18"/>
        <w:szCs w:val="18"/>
        <w:lang w:eastAsia="ko-KR"/>
      </w:rPr>
      <w:t>모바일광고</w:t>
    </w:r>
    <w:proofErr w:type="spellEnd"/>
    <w:r w:rsidR="0010241B" w:rsidRPr="00E8155A">
      <w:rPr>
        <w:rFonts w:ascii="굴림" w:eastAsia="굴림" w:hAnsi="굴림" w:cs="Arial" w:hint="eastAsia"/>
        <w:b/>
        <w:color w:val="C00000"/>
        <w:sz w:val="18"/>
        <w:szCs w:val="18"/>
        <w:lang w:eastAsia="ko-KR"/>
      </w:rPr>
      <w:t xml:space="preserve">, 모바일솔루션, 모바일시스템을 결합한 </w:t>
    </w:r>
    <w:proofErr w:type="spellStart"/>
    <w:r w:rsidR="0010241B" w:rsidRPr="00E8155A">
      <w:rPr>
        <w:rFonts w:ascii="굴림" w:eastAsia="굴림" w:hAnsi="굴림" w:cs="Arial" w:hint="eastAsia"/>
        <w:b/>
        <w:color w:val="C00000"/>
        <w:sz w:val="18"/>
        <w:szCs w:val="18"/>
        <w:lang w:eastAsia="ko-KR"/>
      </w:rPr>
      <w:t>통합마케팅</w:t>
    </w:r>
    <w:proofErr w:type="spellEnd"/>
    <w:r w:rsidR="0010241B" w:rsidRPr="00E8155A">
      <w:rPr>
        <w:rFonts w:ascii="굴림" w:eastAsia="굴림" w:hAnsi="굴림" w:cs="Arial" w:hint="eastAsia"/>
        <w:b/>
        <w:color w:val="C00000"/>
        <w:sz w:val="18"/>
        <w:szCs w:val="18"/>
        <w:lang w:eastAsia="ko-KR"/>
      </w:rPr>
      <w:t xml:space="preserve"> 전문기업입니다.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C35" w:rsidRDefault="00190C35">
      <w:r>
        <w:separator/>
      </w:r>
    </w:p>
  </w:footnote>
  <w:footnote w:type="continuationSeparator" w:id="0">
    <w:p w:rsidR="00190C35" w:rsidRDefault="00190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41B" w:rsidRPr="00E8155A" w:rsidRDefault="0010241B" w:rsidP="00273254">
    <w:pPr>
      <w:pStyle w:val="a3"/>
      <w:rPr>
        <w:rFonts w:ascii="굴림" w:eastAsia="굴림" w:hAnsi="굴림" w:cs="Arial"/>
        <w:b/>
        <w:color w:val="C00000"/>
        <w:sz w:val="18"/>
        <w:szCs w:val="18"/>
        <w:lang w:eastAsia="ko-KR"/>
      </w:rPr>
    </w:pPr>
    <w:r w:rsidRPr="00E8155A">
      <w:rPr>
        <w:rFonts w:ascii="굴림" w:eastAsia="굴림" w:hAnsi="굴림" w:cs="Arial" w:hint="eastAsia"/>
        <w:b/>
        <w:noProof/>
        <w:color w:val="C00000"/>
        <w:sz w:val="18"/>
        <w:szCs w:val="18"/>
        <w:lang w:eastAsia="ko-K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5281930</wp:posOffset>
          </wp:positionH>
          <wp:positionV relativeFrom="margin">
            <wp:posOffset>-762000</wp:posOffset>
          </wp:positionV>
          <wp:extent cx="1319530" cy="615315"/>
          <wp:effectExtent l="19050" t="0" r="0" b="0"/>
          <wp:wrapSquare wrapText="bothSides"/>
          <wp:docPr id="13" name="그림 13" descr="enmad_new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enmad_new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9530" cy="6153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B29D4" w:rsidRDefault="00BB29D4" w:rsidP="00273254">
    <w:pPr>
      <w:pStyle w:val="a3"/>
      <w:rPr>
        <w:rFonts w:ascii="굴림" w:eastAsia="굴림" w:hAnsi="굴림" w:cs="Arial"/>
        <w:b/>
        <w:color w:val="C00000"/>
        <w:sz w:val="18"/>
        <w:szCs w:val="18"/>
        <w:lang w:eastAsia="ko-KR"/>
      </w:rPr>
    </w:pPr>
  </w:p>
  <w:p w:rsidR="00BB29D4" w:rsidRPr="00BB29D4" w:rsidRDefault="00610E28" w:rsidP="00273254">
    <w:pPr>
      <w:pStyle w:val="a3"/>
      <w:rPr>
        <w:rFonts w:ascii="굴림" w:eastAsia="굴림" w:hAnsi="굴림" w:cs="Arial"/>
        <w:b/>
        <w:color w:val="FF0000"/>
        <w:szCs w:val="16"/>
        <w:lang w:eastAsia="ko-KR"/>
      </w:rPr>
    </w:pPr>
    <w:r>
      <w:rPr>
        <w:rFonts w:ascii="굴림" w:eastAsia="굴림" w:hAnsi="굴림" w:cs="Arial"/>
        <w:b/>
        <w:color w:val="C00000"/>
        <w:sz w:val="18"/>
        <w:szCs w:val="18"/>
        <w:lang w:eastAsia="ko-KR"/>
      </w:rPr>
      <w:t>Creative solutions in mobile marketing</w:t>
    </w:r>
  </w:p>
  <w:p w:rsidR="0010241B" w:rsidRPr="00E8155A" w:rsidRDefault="0010241B" w:rsidP="00273254">
    <w:pPr>
      <w:pStyle w:val="a3"/>
      <w:rPr>
        <w:rFonts w:ascii="굴림" w:eastAsia="굴림" w:hAnsi="굴림" w:cs="Arial"/>
        <w:sz w:val="16"/>
        <w:szCs w:val="16"/>
      </w:rPr>
    </w:pPr>
    <w:r>
      <w:rPr>
        <w:rFonts w:ascii="굴림" w:eastAsia="굴림" w:hAnsi="굴림" w:cs="Arial"/>
        <w:b/>
        <w:noProof/>
        <w:sz w:val="16"/>
        <w:szCs w:val="16"/>
        <w:lang w:eastAsia="ko-KR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-16510</wp:posOffset>
              </wp:positionH>
              <wp:positionV relativeFrom="paragraph">
                <wp:posOffset>69850</wp:posOffset>
              </wp:positionV>
              <wp:extent cx="6636385" cy="6985"/>
              <wp:effectExtent l="0" t="0" r="31115" b="3111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36385" cy="6985"/>
                      </a:xfrm>
                      <a:prstGeom prst="line">
                        <a:avLst/>
                      </a:prstGeom>
                      <a:noFill/>
                      <a:ln w="1524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71594550" id="Line 2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3pt,5.5pt" to="521.2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" strokecolor="#c00000" strokeweight="1.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581795A"/>
    <w:multiLevelType w:val="hybridMultilevel"/>
    <w:tmpl w:val="0BD2ED48"/>
    <w:lvl w:ilvl="0" w:tplc="828805AC">
      <w:start w:val="1"/>
      <w:numFmt w:val="decimal"/>
      <w:lvlText w:val="%1."/>
      <w:lvlJc w:val="left"/>
      <w:rPr>
        <w:rFonts w:ascii="Times New Roman" w:eastAsia="바탕" w:hAnsi="Times New Roman" w:cs="Times New Roman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7A4"/>
    <w:multiLevelType w:val="hybridMultilevel"/>
    <w:tmpl w:val="3BFA73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EA24EE"/>
    <w:multiLevelType w:val="hybridMultilevel"/>
    <w:tmpl w:val="06F4FC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E9A6B08"/>
    <w:multiLevelType w:val="hybridMultilevel"/>
    <w:tmpl w:val="DD4C48D8"/>
    <w:lvl w:ilvl="0" w:tplc="3D3C7AD6">
      <w:start w:val="1"/>
      <w:numFmt w:val="ganada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4" w15:restartNumberingAfterBreak="0">
    <w:nsid w:val="11675676"/>
    <w:multiLevelType w:val="hybridMultilevel"/>
    <w:tmpl w:val="2858FF30"/>
    <w:lvl w:ilvl="0" w:tplc="FFB6B4FE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568FA4"/>
    <w:multiLevelType w:val="hybridMultilevel"/>
    <w:tmpl w:val="26C1D548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3AF6597"/>
    <w:multiLevelType w:val="hybridMultilevel"/>
    <w:tmpl w:val="75E8A832"/>
    <w:lvl w:ilvl="0" w:tplc="4F70FAE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88307F4"/>
    <w:multiLevelType w:val="hybridMultilevel"/>
    <w:tmpl w:val="29CCED9A"/>
    <w:lvl w:ilvl="0" w:tplc="78E2192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9A7588D"/>
    <w:multiLevelType w:val="hybridMultilevel"/>
    <w:tmpl w:val="CB98FD8E"/>
    <w:lvl w:ilvl="0" w:tplc="41388334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9" w15:restartNumberingAfterBreak="0">
    <w:nsid w:val="1C36758B"/>
    <w:multiLevelType w:val="hybridMultilevel"/>
    <w:tmpl w:val="A87C472E"/>
    <w:lvl w:ilvl="0" w:tplc="F0C678BE">
      <w:numFmt w:val="bullet"/>
      <w:lvlText w:val="-"/>
      <w:lvlJc w:val="left"/>
      <w:pPr>
        <w:ind w:left="760" w:hanging="360"/>
      </w:pPr>
      <w:rPr>
        <w:rFonts w:ascii="굴림" w:eastAsia="굴림" w:hAnsi="굴림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FA66BA8"/>
    <w:multiLevelType w:val="hybridMultilevel"/>
    <w:tmpl w:val="CD6403E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8A684092">
      <w:start w:val="4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FFE129F"/>
    <w:multiLevelType w:val="multilevel"/>
    <w:tmpl w:val="7604F576"/>
    <w:lvl w:ilvl="0">
      <w:start w:val="1"/>
      <w:numFmt w:val="upperRoman"/>
      <w:lvlRestart w:val="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387303A"/>
    <w:multiLevelType w:val="hybridMultilevel"/>
    <w:tmpl w:val="8BEEB80C"/>
    <w:lvl w:ilvl="0" w:tplc="ACCECC06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3" w15:restartNumberingAfterBreak="0">
    <w:nsid w:val="2446550A"/>
    <w:multiLevelType w:val="hybridMultilevel"/>
    <w:tmpl w:val="788C0A52"/>
    <w:lvl w:ilvl="0" w:tplc="3BB4C544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4" w15:restartNumberingAfterBreak="0">
    <w:nsid w:val="2AFB18FA"/>
    <w:multiLevelType w:val="hybridMultilevel"/>
    <w:tmpl w:val="F2C4113C"/>
    <w:lvl w:ilvl="0" w:tplc="1E6444C6">
      <w:start w:val="1"/>
      <w:numFmt w:val="ganada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08" w:hanging="400"/>
      </w:pPr>
    </w:lvl>
    <w:lvl w:ilvl="2" w:tplc="0409001B" w:tentative="1">
      <w:start w:val="1"/>
      <w:numFmt w:val="lowerRoman"/>
      <w:lvlText w:val="%3."/>
      <w:lvlJc w:val="right"/>
      <w:pPr>
        <w:ind w:left="1908" w:hanging="400"/>
      </w:pPr>
    </w:lvl>
    <w:lvl w:ilvl="3" w:tplc="0409000F" w:tentative="1">
      <w:start w:val="1"/>
      <w:numFmt w:val="decimal"/>
      <w:lvlText w:val="%4."/>
      <w:lvlJc w:val="left"/>
      <w:pPr>
        <w:ind w:left="2308" w:hanging="400"/>
      </w:pPr>
    </w:lvl>
    <w:lvl w:ilvl="4" w:tplc="04090019" w:tentative="1">
      <w:start w:val="1"/>
      <w:numFmt w:val="upperLetter"/>
      <w:lvlText w:val="%5."/>
      <w:lvlJc w:val="left"/>
      <w:pPr>
        <w:ind w:left="2708" w:hanging="400"/>
      </w:pPr>
    </w:lvl>
    <w:lvl w:ilvl="5" w:tplc="0409001B" w:tentative="1">
      <w:start w:val="1"/>
      <w:numFmt w:val="lowerRoman"/>
      <w:lvlText w:val="%6."/>
      <w:lvlJc w:val="right"/>
      <w:pPr>
        <w:ind w:left="3108" w:hanging="400"/>
      </w:pPr>
    </w:lvl>
    <w:lvl w:ilvl="6" w:tplc="0409000F" w:tentative="1">
      <w:start w:val="1"/>
      <w:numFmt w:val="decimal"/>
      <w:lvlText w:val="%7."/>
      <w:lvlJc w:val="left"/>
      <w:pPr>
        <w:ind w:left="3508" w:hanging="400"/>
      </w:pPr>
    </w:lvl>
    <w:lvl w:ilvl="7" w:tplc="04090019" w:tentative="1">
      <w:start w:val="1"/>
      <w:numFmt w:val="upperLetter"/>
      <w:lvlText w:val="%8."/>
      <w:lvlJc w:val="left"/>
      <w:pPr>
        <w:ind w:left="3908" w:hanging="400"/>
      </w:pPr>
    </w:lvl>
    <w:lvl w:ilvl="8" w:tplc="0409001B" w:tentative="1">
      <w:start w:val="1"/>
      <w:numFmt w:val="lowerRoman"/>
      <w:lvlText w:val="%9."/>
      <w:lvlJc w:val="right"/>
      <w:pPr>
        <w:ind w:left="4308" w:hanging="400"/>
      </w:pPr>
    </w:lvl>
  </w:abstractNum>
  <w:abstractNum w:abstractNumId="15" w15:restartNumberingAfterBreak="0">
    <w:nsid w:val="2F4F1CB0"/>
    <w:multiLevelType w:val="hybridMultilevel"/>
    <w:tmpl w:val="843C516C"/>
    <w:lvl w:ilvl="0" w:tplc="2034F422">
      <w:start w:val="5"/>
      <w:numFmt w:val="decimal"/>
      <w:lvlText w:val="%1.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 w15:restartNumberingAfterBreak="0">
    <w:nsid w:val="30A31EBA"/>
    <w:multiLevelType w:val="hybridMultilevel"/>
    <w:tmpl w:val="323A4714"/>
    <w:lvl w:ilvl="0" w:tplc="B50AEBB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7" w15:restartNumberingAfterBreak="0">
    <w:nsid w:val="36565104"/>
    <w:multiLevelType w:val="hybridMultilevel"/>
    <w:tmpl w:val="A5DA28DC"/>
    <w:lvl w:ilvl="0" w:tplc="3D02FE12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576955"/>
    <w:multiLevelType w:val="hybridMultilevel"/>
    <w:tmpl w:val="22A6A836"/>
    <w:lvl w:ilvl="0" w:tplc="125A45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8391B4D"/>
    <w:multiLevelType w:val="hybridMultilevel"/>
    <w:tmpl w:val="168C744C"/>
    <w:lvl w:ilvl="0" w:tplc="2618C444">
      <w:numFmt w:val="bullet"/>
      <w:lvlText w:val="-"/>
      <w:lvlJc w:val="left"/>
      <w:pPr>
        <w:ind w:left="760" w:hanging="360"/>
      </w:pPr>
      <w:rPr>
        <w:rFonts w:ascii="굴림" w:eastAsia="굴림" w:hAnsi="굴림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4937117"/>
    <w:multiLevelType w:val="multilevel"/>
    <w:tmpl w:val="7604F576"/>
    <w:lvl w:ilvl="0">
      <w:start w:val="1"/>
      <w:numFmt w:val="upperRoman"/>
      <w:lvlRestart w:val="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8AD4B09"/>
    <w:multiLevelType w:val="hybridMultilevel"/>
    <w:tmpl w:val="17AC6AE6"/>
    <w:lvl w:ilvl="0" w:tplc="AF468EC2">
      <w:start w:val="6"/>
      <w:numFmt w:val="decimal"/>
      <w:lvlText w:val="%1.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2" w15:restartNumberingAfterBreak="0">
    <w:nsid w:val="4C1462EF"/>
    <w:multiLevelType w:val="hybridMultilevel"/>
    <w:tmpl w:val="3836BD68"/>
    <w:lvl w:ilvl="0" w:tplc="6F64CE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CE00022"/>
    <w:multiLevelType w:val="hybridMultilevel"/>
    <w:tmpl w:val="99225C7C"/>
    <w:lvl w:ilvl="0" w:tplc="026644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4E375C7C"/>
    <w:multiLevelType w:val="hybridMultilevel"/>
    <w:tmpl w:val="9A4260B6"/>
    <w:lvl w:ilvl="0" w:tplc="B3203F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51CC41EE"/>
    <w:multiLevelType w:val="hybridMultilevel"/>
    <w:tmpl w:val="73DC4F6C"/>
    <w:lvl w:ilvl="0" w:tplc="72B2B162">
      <w:start w:val="1"/>
      <w:numFmt w:val="chosung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6" w15:restartNumberingAfterBreak="0">
    <w:nsid w:val="55C24D1A"/>
    <w:multiLevelType w:val="hybridMultilevel"/>
    <w:tmpl w:val="13F05FB2"/>
    <w:lvl w:ilvl="0" w:tplc="282CA1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57686D25"/>
    <w:multiLevelType w:val="hybridMultilevel"/>
    <w:tmpl w:val="4E5CB218"/>
    <w:lvl w:ilvl="0" w:tplc="463A740C">
      <w:start w:val="3"/>
      <w:numFmt w:val="bullet"/>
      <w:lvlText w:val="-"/>
      <w:lvlJc w:val="left"/>
      <w:pPr>
        <w:ind w:left="1428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8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8" w:hanging="400"/>
      </w:pPr>
      <w:rPr>
        <w:rFonts w:ascii="Wingdings" w:hAnsi="Wingdings" w:hint="default"/>
      </w:rPr>
    </w:lvl>
  </w:abstractNum>
  <w:abstractNum w:abstractNumId="28" w15:restartNumberingAfterBreak="0">
    <w:nsid w:val="604D2BFC"/>
    <w:multiLevelType w:val="hybridMultilevel"/>
    <w:tmpl w:val="29CCED9A"/>
    <w:lvl w:ilvl="0" w:tplc="78E2192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0805979"/>
    <w:multiLevelType w:val="multilevel"/>
    <w:tmpl w:val="7604F576"/>
    <w:lvl w:ilvl="0">
      <w:start w:val="1"/>
      <w:numFmt w:val="upperRoman"/>
      <w:lvlRestart w:val="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6102568C"/>
    <w:multiLevelType w:val="hybridMultilevel"/>
    <w:tmpl w:val="DFEAD93E"/>
    <w:lvl w:ilvl="0" w:tplc="8556DE1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95" w:hanging="400"/>
      </w:pPr>
    </w:lvl>
    <w:lvl w:ilvl="2" w:tplc="0409001B" w:tentative="1">
      <w:start w:val="1"/>
      <w:numFmt w:val="lowerRoman"/>
      <w:lvlText w:val="%3."/>
      <w:lvlJc w:val="right"/>
      <w:pPr>
        <w:ind w:left="1995" w:hanging="400"/>
      </w:pPr>
    </w:lvl>
    <w:lvl w:ilvl="3" w:tplc="0409000F" w:tentative="1">
      <w:start w:val="1"/>
      <w:numFmt w:val="decimal"/>
      <w:lvlText w:val="%4."/>
      <w:lvlJc w:val="left"/>
      <w:pPr>
        <w:ind w:left="2395" w:hanging="400"/>
      </w:pPr>
    </w:lvl>
    <w:lvl w:ilvl="4" w:tplc="04090019" w:tentative="1">
      <w:start w:val="1"/>
      <w:numFmt w:val="upperLetter"/>
      <w:lvlText w:val="%5."/>
      <w:lvlJc w:val="left"/>
      <w:pPr>
        <w:ind w:left="2795" w:hanging="400"/>
      </w:pPr>
    </w:lvl>
    <w:lvl w:ilvl="5" w:tplc="0409001B" w:tentative="1">
      <w:start w:val="1"/>
      <w:numFmt w:val="lowerRoman"/>
      <w:lvlText w:val="%6."/>
      <w:lvlJc w:val="right"/>
      <w:pPr>
        <w:ind w:left="3195" w:hanging="400"/>
      </w:pPr>
    </w:lvl>
    <w:lvl w:ilvl="6" w:tplc="0409000F" w:tentative="1">
      <w:start w:val="1"/>
      <w:numFmt w:val="decimal"/>
      <w:lvlText w:val="%7."/>
      <w:lvlJc w:val="left"/>
      <w:pPr>
        <w:ind w:left="3595" w:hanging="400"/>
      </w:pPr>
    </w:lvl>
    <w:lvl w:ilvl="7" w:tplc="04090019" w:tentative="1">
      <w:start w:val="1"/>
      <w:numFmt w:val="upperLetter"/>
      <w:lvlText w:val="%8."/>
      <w:lvlJc w:val="left"/>
      <w:pPr>
        <w:ind w:left="3995" w:hanging="400"/>
      </w:pPr>
    </w:lvl>
    <w:lvl w:ilvl="8" w:tplc="0409001B" w:tentative="1">
      <w:start w:val="1"/>
      <w:numFmt w:val="lowerRoman"/>
      <w:lvlText w:val="%9."/>
      <w:lvlJc w:val="right"/>
      <w:pPr>
        <w:ind w:left="4395" w:hanging="400"/>
      </w:pPr>
    </w:lvl>
  </w:abstractNum>
  <w:abstractNum w:abstractNumId="31" w15:restartNumberingAfterBreak="0">
    <w:nsid w:val="660C3A3D"/>
    <w:multiLevelType w:val="hybridMultilevel"/>
    <w:tmpl w:val="5A6A24B2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66CA1AA1"/>
    <w:multiLevelType w:val="hybridMultilevel"/>
    <w:tmpl w:val="484E331A"/>
    <w:lvl w:ilvl="0" w:tplc="58A88FE2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3" w15:restartNumberingAfterBreak="0">
    <w:nsid w:val="673A686C"/>
    <w:multiLevelType w:val="multilevel"/>
    <w:tmpl w:val="7604F576"/>
    <w:lvl w:ilvl="0">
      <w:start w:val="1"/>
      <w:numFmt w:val="upperRoman"/>
      <w:lvlRestart w:val="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678A77C7"/>
    <w:multiLevelType w:val="hybridMultilevel"/>
    <w:tmpl w:val="6036964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86F3C2C"/>
    <w:multiLevelType w:val="hybridMultilevel"/>
    <w:tmpl w:val="60F076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B10B2D"/>
    <w:multiLevelType w:val="hybridMultilevel"/>
    <w:tmpl w:val="EE3C0E14"/>
    <w:lvl w:ilvl="0" w:tplc="5A644166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7647667D"/>
    <w:multiLevelType w:val="multilevel"/>
    <w:tmpl w:val="7604F576"/>
    <w:lvl w:ilvl="0">
      <w:start w:val="1"/>
      <w:numFmt w:val="upperRoman"/>
      <w:lvlRestart w:val="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77751124"/>
    <w:multiLevelType w:val="hybridMultilevel"/>
    <w:tmpl w:val="18D059E0"/>
    <w:lvl w:ilvl="0" w:tplc="AC40B6E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78EA07BF"/>
    <w:multiLevelType w:val="hybridMultilevel"/>
    <w:tmpl w:val="C2CEE4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A684092">
      <w:start w:val="4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AB00E9F"/>
    <w:multiLevelType w:val="hybridMultilevel"/>
    <w:tmpl w:val="29CCED9A"/>
    <w:lvl w:ilvl="0" w:tplc="78E2192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B0B1818"/>
    <w:multiLevelType w:val="hybridMultilevel"/>
    <w:tmpl w:val="29CCED9A"/>
    <w:lvl w:ilvl="0" w:tplc="78E2192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7C5D41A6"/>
    <w:multiLevelType w:val="hybridMultilevel"/>
    <w:tmpl w:val="99225C7C"/>
    <w:lvl w:ilvl="0" w:tplc="026644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F2B7BFA"/>
    <w:multiLevelType w:val="hybridMultilevel"/>
    <w:tmpl w:val="DC2637DA"/>
    <w:lvl w:ilvl="0" w:tplc="D068D2DC">
      <w:numFmt w:val="bullet"/>
      <w:lvlText w:val="-"/>
      <w:lvlJc w:val="left"/>
      <w:pPr>
        <w:ind w:left="760" w:hanging="360"/>
      </w:pPr>
      <w:rPr>
        <w:rFonts w:ascii="굴림" w:eastAsia="굴림" w:hAnsi="굴림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FEB2BD0"/>
    <w:multiLevelType w:val="hybridMultilevel"/>
    <w:tmpl w:val="4E2C811E"/>
    <w:lvl w:ilvl="0" w:tplc="2F4835B8">
      <w:numFmt w:val="bullet"/>
      <w:lvlText w:val="-"/>
      <w:lvlJc w:val="left"/>
      <w:pPr>
        <w:ind w:left="2355" w:hanging="360"/>
      </w:pPr>
      <w:rPr>
        <w:rFonts w:ascii="굴림" w:eastAsia="굴림" w:hAnsi="굴림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5" w:hanging="400"/>
      </w:pPr>
      <w:rPr>
        <w:rFonts w:ascii="Wingdings" w:hAnsi="Wingdings" w:hint="default"/>
      </w:rPr>
    </w:lvl>
  </w:abstractNum>
  <w:num w:numId="1">
    <w:abstractNumId w:val="33"/>
  </w:num>
  <w:num w:numId="2">
    <w:abstractNumId w:val="37"/>
  </w:num>
  <w:num w:numId="3">
    <w:abstractNumId w:val="29"/>
  </w:num>
  <w:num w:numId="4">
    <w:abstractNumId w:val="20"/>
  </w:num>
  <w:num w:numId="5">
    <w:abstractNumId w:val="11"/>
  </w:num>
  <w:num w:numId="6">
    <w:abstractNumId w:val="4"/>
  </w:num>
  <w:num w:numId="7">
    <w:abstractNumId w:val="17"/>
  </w:num>
  <w:num w:numId="8">
    <w:abstractNumId w:val="2"/>
  </w:num>
  <w:num w:numId="9">
    <w:abstractNumId w:val="10"/>
  </w:num>
  <w:num w:numId="10">
    <w:abstractNumId w:val="35"/>
  </w:num>
  <w:num w:numId="11">
    <w:abstractNumId w:val="31"/>
  </w:num>
  <w:num w:numId="12">
    <w:abstractNumId w:val="39"/>
  </w:num>
  <w:num w:numId="13">
    <w:abstractNumId w:val="34"/>
  </w:num>
  <w:num w:numId="14">
    <w:abstractNumId w:val="0"/>
  </w:num>
  <w:num w:numId="15">
    <w:abstractNumId w:val="5"/>
  </w:num>
  <w:num w:numId="16">
    <w:abstractNumId w:val="1"/>
  </w:num>
  <w:num w:numId="17">
    <w:abstractNumId w:val="24"/>
  </w:num>
  <w:num w:numId="18">
    <w:abstractNumId w:val="18"/>
  </w:num>
  <w:num w:numId="19">
    <w:abstractNumId w:val="36"/>
  </w:num>
  <w:num w:numId="20">
    <w:abstractNumId w:val="32"/>
  </w:num>
  <w:num w:numId="21">
    <w:abstractNumId w:val="23"/>
  </w:num>
  <w:num w:numId="22">
    <w:abstractNumId w:val="42"/>
  </w:num>
  <w:num w:numId="23">
    <w:abstractNumId w:val="6"/>
  </w:num>
  <w:num w:numId="24">
    <w:abstractNumId w:val="16"/>
  </w:num>
  <w:num w:numId="25">
    <w:abstractNumId w:val="28"/>
  </w:num>
  <w:num w:numId="26">
    <w:abstractNumId w:val="26"/>
  </w:num>
  <w:num w:numId="27">
    <w:abstractNumId w:val="14"/>
  </w:num>
  <w:num w:numId="28">
    <w:abstractNumId w:val="27"/>
  </w:num>
  <w:num w:numId="29">
    <w:abstractNumId w:val="3"/>
  </w:num>
  <w:num w:numId="30">
    <w:abstractNumId w:val="12"/>
  </w:num>
  <w:num w:numId="31">
    <w:abstractNumId w:val="13"/>
  </w:num>
  <w:num w:numId="32">
    <w:abstractNumId w:val="8"/>
  </w:num>
  <w:num w:numId="33">
    <w:abstractNumId w:val="30"/>
  </w:num>
  <w:num w:numId="34">
    <w:abstractNumId w:val="44"/>
  </w:num>
  <w:num w:numId="35">
    <w:abstractNumId w:val="15"/>
  </w:num>
  <w:num w:numId="36">
    <w:abstractNumId w:val="21"/>
  </w:num>
  <w:num w:numId="37">
    <w:abstractNumId w:val="7"/>
  </w:num>
  <w:num w:numId="38">
    <w:abstractNumId w:val="9"/>
  </w:num>
  <w:num w:numId="39">
    <w:abstractNumId w:val="43"/>
  </w:num>
  <w:num w:numId="40">
    <w:abstractNumId w:val="19"/>
  </w:num>
  <w:num w:numId="41">
    <w:abstractNumId w:val="41"/>
  </w:num>
  <w:num w:numId="42">
    <w:abstractNumId w:val="40"/>
  </w:num>
  <w:num w:numId="43">
    <w:abstractNumId w:val="22"/>
  </w:num>
  <w:num w:numId="44">
    <w:abstractNumId w:val="38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799"/>
    <w:rsid w:val="00006A56"/>
    <w:rsid w:val="000207A6"/>
    <w:rsid w:val="0002099D"/>
    <w:rsid w:val="00021D4E"/>
    <w:rsid w:val="00022BEF"/>
    <w:rsid w:val="00030C66"/>
    <w:rsid w:val="00036231"/>
    <w:rsid w:val="00041056"/>
    <w:rsid w:val="00041355"/>
    <w:rsid w:val="00042FC8"/>
    <w:rsid w:val="0004348D"/>
    <w:rsid w:val="0004640E"/>
    <w:rsid w:val="0005049F"/>
    <w:rsid w:val="00053050"/>
    <w:rsid w:val="000558E1"/>
    <w:rsid w:val="000577DF"/>
    <w:rsid w:val="000606BE"/>
    <w:rsid w:val="00062153"/>
    <w:rsid w:val="0006263B"/>
    <w:rsid w:val="00062D12"/>
    <w:rsid w:val="0007062B"/>
    <w:rsid w:val="000713AC"/>
    <w:rsid w:val="00071791"/>
    <w:rsid w:val="00077DEE"/>
    <w:rsid w:val="0008120D"/>
    <w:rsid w:val="000816ED"/>
    <w:rsid w:val="0008334C"/>
    <w:rsid w:val="0008366A"/>
    <w:rsid w:val="00084229"/>
    <w:rsid w:val="00084D1A"/>
    <w:rsid w:val="00084D1B"/>
    <w:rsid w:val="0008731B"/>
    <w:rsid w:val="000906DC"/>
    <w:rsid w:val="000939ED"/>
    <w:rsid w:val="00097E21"/>
    <w:rsid w:val="000A0966"/>
    <w:rsid w:val="000A31AB"/>
    <w:rsid w:val="000A6477"/>
    <w:rsid w:val="000B56BD"/>
    <w:rsid w:val="000C3DAB"/>
    <w:rsid w:val="000C400D"/>
    <w:rsid w:val="000C76D4"/>
    <w:rsid w:val="000D2527"/>
    <w:rsid w:val="000D42A9"/>
    <w:rsid w:val="000E0D8C"/>
    <w:rsid w:val="000E2A28"/>
    <w:rsid w:val="000F37CE"/>
    <w:rsid w:val="000F398B"/>
    <w:rsid w:val="000F694A"/>
    <w:rsid w:val="000F69F9"/>
    <w:rsid w:val="000F6CEC"/>
    <w:rsid w:val="0010241B"/>
    <w:rsid w:val="0011297E"/>
    <w:rsid w:val="001204AD"/>
    <w:rsid w:val="00121F0D"/>
    <w:rsid w:val="0012321C"/>
    <w:rsid w:val="0012347C"/>
    <w:rsid w:val="00137ED8"/>
    <w:rsid w:val="0014101F"/>
    <w:rsid w:val="001468C4"/>
    <w:rsid w:val="00153535"/>
    <w:rsid w:val="0016045C"/>
    <w:rsid w:val="00160AE3"/>
    <w:rsid w:val="001613F3"/>
    <w:rsid w:val="00163399"/>
    <w:rsid w:val="0016446B"/>
    <w:rsid w:val="00165570"/>
    <w:rsid w:val="001668FD"/>
    <w:rsid w:val="00174771"/>
    <w:rsid w:val="0017505C"/>
    <w:rsid w:val="001763E0"/>
    <w:rsid w:val="001768AE"/>
    <w:rsid w:val="00183446"/>
    <w:rsid w:val="001905AA"/>
    <w:rsid w:val="00190C35"/>
    <w:rsid w:val="00191F6B"/>
    <w:rsid w:val="00193C59"/>
    <w:rsid w:val="00193FF4"/>
    <w:rsid w:val="00195304"/>
    <w:rsid w:val="00195A7D"/>
    <w:rsid w:val="0019649F"/>
    <w:rsid w:val="001A17F6"/>
    <w:rsid w:val="001A1BE6"/>
    <w:rsid w:val="001A2421"/>
    <w:rsid w:val="001A557D"/>
    <w:rsid w:val="001B2255"/>
    <w:rsid w:val="001B3D38"/>
    <w:rsid w:val="001B5799"/>
    <w:rsid w:val="001C2345"/>
    <w:rsid w:val="001C6BC3"/>
    <w:rsid w:val="001D2538"/>
    <w:rsid w:val="001D26F9"/>
    <w:rsid w:val="001D5EEB"/>
    <w:rsid w:val="001E2D91"/>
    <w:rsid w:val="001E7331"/>
    <w:rsid w:val="001F3840"/>
    <w:rsid w:val="001F5F73"/>
    <w:rsid w:val="00202A14"/>
    <w:rsid w:val="00206315"/>
    <w:rsid w:val="00210A0C"/>
    <w:rsid w:val="00211D7B"/>
    <w:rsid w:val="00214447"/>
    <w:rsid w:val="002165D3"/>
    <w:rsid w:val="00217267"/>
    <w:rsid w:val="00217517"/>
    <w:rsid w:val="002225F9"/>
    <w:rsid w:val="00230818"/>
    <w:rsid w:val="00232092"/>
    <w:rsid w:val="0023399E"/>
    <w:rsid w:val="00236461"/>
    <w:rsid w:val="0023661F"/>
    <w:rsid w:val="00237839"/>
    <w:rsid w:val="00242304"/>
    <w:rsid w:val="00243E78"/>
    <w:rsid w:val="00244976"/>
    <w:rsid w:val="002456EC"/>
    <w:rsid w:val="0024609B"/>
    <w:rsid w:val="00247C64"/>
    <w:rsid w:val="002524FE"/>
    <w:rsid w:val="00255F4F"/>
    <w:rsid w:val="00261311"/>
    <w:rsid w:val="00263AFC"/>
    <w:rsid w:val="002648AD"/>
    <w:rsid w:val="002663D4"/>
    <w:rsid w:val="00273254"/>
    <w:rsid w:val="0027460B"/>
    <w:rsid w:val="002805B2"/>
    <w:rsid w:val="00280C48"/>
    <w:rsid w:val="00286710"/>
    <w:rsid w:val="0029198C"/>
    <w:rsid w:val="00291F62"/>
    <w:rsid w:val="00292C30"/>
    <w:rsid w:val="00294D1B"/>
    <w:rsid w:val="00294E78"/>
    <w:rsid w:val="00297ACB"/>
    <w:rsid w:val="002C2222"/>
    <w:rsid w:val="002C478A"/>
    <w:rsid w:val="002C61AE"/>
    <w:rsid w:val="002C6B6E"/>
    <w:rsid w:val="002D10D9"/>
    <w:rsid w:val="002D234B"/>
    <w:rsid w:val="002D408C"/>
    <w:rsid w:val="002D4393"/>
    <w:rsid w:val="002D4872"/>
    <w:rsid w:val="002D5508"/>
    <w:rsid w:val="002D58FE"/>
    <w:rsid w:val="002D674C"/>
    <w:rsid w:val="002D67E0"/>
    <w:rsid w:val="002D713F"/>
    <w:rsid w:val="002E3941"/>
    <w:rsid w:val="002E514E"/>
    <w:rsid w:val="002F4F19"/>
    <w:rsid w:val="002F55DD"/>
    <w:rsid w:val="00300149"/>
    <w:rsid w:val="00300E48"/>
    <w:rsid w:val="003011F1"/>
    <w:rsid w:val="00304206"/>
    <w:rsid w:val="00306F24"/>
    <w:rsid w:val="00307282"/>
    <w:rsid w:val="00310E99"/>
    <w:rsid w:val="00311C6D"/>
    <w:rsid w:val="00313186"/>
    <w:rsid w:val="00314657"/>
    <w:rsid w:val="0031674E"/>
    <w:rsid w:val="0032574D"/>
    <w:rsid w:val="00330577"/>
    <w:rsid w:val="00331301"/>
    <w:rsid w:val="00334BD6"/>
    <w:rsid w:val="003367E9"/>
    <w:rsid w:val="003466B2"/>
    <w:rsid w:val="003519E1"/>
    <w:rsid w:val="00353477"/>
    <w:rsid w:val="00356088"/>
    <w:rsid w:val="0036255A"/>
    <w:rsid w:val="00364EBD"/>
    <w:rsid w:val="0036630F"/>
    <w:rsid w:val="003713DF"/>
    <w:rsid w:val="00372AF0"/>
    <w:rsid w:val="00381E0E"/>
    <w:rsid w:val="003842FB"/>
    <w:rsid w:val="00384B6A"/>
    <w:rsid w:val="00385D3A"/>
    <w:rsid w:val="0039137C"/>
    <w:rsid w:val="003917BA"/>
    <w:rsid w:val="003927AF"/>
    <w:rsid w:val="003945A9"/>
    <w:rsid w:val="003963A1"/>
    <w:rsid w:val="00397224"/>
    <w:rsid w:val="003A25FB"/>
    <w:rsid w:val="003A7039"/>
    <w:rsid w:val="003B1CCF"/>
    <w:rsid w:val="003B480F"/>
    <w:rsid w:val="003C0D3B"/>
    <w:rsid w:val="003C5E57"/>
    <w:rsid w:val="003C77A9"/>
    <w:rsid w:val="003E0CBF"/>
    <w:rsid w:val="003E26BC"/>
    <w:rsid w:val="003E333A"/>
    <w:rsid w:val="003E64C5"/>
    <w:rsid w:val="003F1D3B"/>
    <w:rsid w:val="004006B5"/>
    <w:rsid w:val="00401633"/>
    <w:rsid w:val="00403BDB"/>
    <w:rsid w:val="00406237"/>
    <w:rsid w:val="004125C1"/>
    <w:rsid w:val="0041437F"/>
    <w:rsid w:val="00416632"/>
    <w:rsid w:val="00417027"/>
    <w:rsid w:val="004210F2"/>
    <w:rsid w:val="004235BE"/>
    <w:rsid w:val="004252C0"/>
    <w:rsid w:val="00425DE0"/>
    <w:rsid w:val="00426EFD"/>
    <w:rsid w:val="004273D1"/>
    <w:rsid w:val="004279B0"/>
    <w:rsid w:val="00432C8B"/>
    <w:rsid w:val="004330A9"/>
    <w:rsid w:val="0043402A"/>
    <w:rsid w:val="00434C9B"/>
    <w:rsid w:val="0044289A"/>
    <w:rsid w:val="00443DD6"/>
    <w:rsid w:val="00444124"/>
    <w:rsid w:val="0044503D"/>
    <w:rsid w:val="0044672B"/>
    <w:rsid w:val="00454373"/>
    <w:rsid w:val="00455388"/>
    <w:rsid w:val="00457D2D"/>
    <w:rsid w:val="004675DB"/>
    <w:rsid w:val="00470A11"/>
    <w:rsid w:val="0047117D"/>
    <w:rsid w:val="0047342D"/>
    <w:rsid w:val="0048032E"/>
    <w:rsid w:val="00481211"/>
    <w:rsid w:val="004904F1"/>
    <w:rsid w:val="00491C76"/>
    <w:rsid w:val="00494E13"/>
    <w:rsid w:val="004A1590"/>
    <w:rsid w:val="004A43AB"/>
    <w:rsid w:val="004A7BC4"/>
    <w:rsid w:val="004B0302"/>
    <w:rsid w:val="004B0AF1"/>
    <w:rsid w:val="004B1C2A"/>
    <w:rsid w:val="004B2AE9"/>
    <w:rsid w:val="004C251D"/>
    <w:rsid w:val="004C363E"/>
    <w:rsid w:val="004C75F0"/>
    <w:rsid w:val="004D0631"/>
    <w:rsid w:val="004D1187"/>
    <w:rsid w:val="004D4250"/>
    <w:rsid w:val="004E3E08"/>
    <w:rsid w:val="004E3EA9"/>
    <w:rsid w:val="004F1A0E"/>
    <w:rsid w:val="004F2714"/>
    <w:rsid w:val="00505A96"/>
    <w:rsid w:val="00507595"/>
    <w:rsid w:val="00507E36"/>
    <w:rsid w:val="005150F1"/>
    <w:rsid w:val="00527632"/>
    <w:rsid w:val="0052794B"/>
    <w:rsid w:val="00530585"/>
    <w:rsid w:val="0053165C"/>
    <w:rsid w:val="0053345E"/>
    <w:rsid w:val="00535FF5"/>
    <w:rsid w:val="0054018C"/>
    <w:rsid w:val="005479F3"/>
    <w:rsid w:val="00550601"/>
    <w:rsid w:val="005506FE"/>
    <w:rsid w:val="00551C78"/>
    <w:rsid w:val="0056267A"/>
    <w:rsid w:val="005628D4"/>
    <w:rsid w:val="00567F25"/>
    <w:rsid w:val="00572568"/>
    <w:rsid w:val="005734D7"/>
    <w:rsid w:val="00575C3F"/>
    <w:rsid w:val="005776A8"/>
    <w:rsid w:val="00577D96"/>
    <w:rsid w:val="00580A06"/>
    <w:rsid w:val="00581563"/>
    <w:rsid w:val="005857DB"/>
    <w:rsid w:val="00587127"/>
    <w:rsid w:val="0059039F"/>
    <w:rsid w:val="00593EFE"/>
    <w:rsid w:val="0059438A"/>
    <w:rsid w:val="0059553B"/>
    <w:rsid w:val="005967DB"/>
    <w:rsid w:val="005978F4"/>
    <w:rsid w:val="005A340D"/>
    <w:rsid w:val="005A6F97"/>
    <w:rsid w:val="005A7D3B"/>
    <w:rsid w:val="005B25FB"/>
    <w:rsid w:val="005B30E6"/>
    <w:rsid w:val="005B66DA"/>
    <w:rsid w:val="005C30CF"/>
    <w:rsid w:val="005D1F79"/>
    <w:rsid w:val="005D62B9"/>
    <w:rsid w:val="005E1E86"/>
    <w:rsid w:val="005E2016"/>
    <w:rsid w:val="005E4CB9"/>
    <w:rsid w:val="005E5340"/>
    <w:rsid w:val="005E7E4D"/>
    <w:rsid w:val="005F0DCE"/>
    <w:rsid w:val="0060004B"/>
    <w:rsid w:val="0060047F"/>
    <w:rsid w:val="0060359D"/>
    <w:rsid w:val="006070AB"/>
    <w:rsid w:val="00607559"/>
    <w:rsid w:val="0061082B"/>
    <w:rsid w:val="00610E28"/>
    <w:rsid w:val="006137F4"/>
    <w:rsid w:val="006152B3"/>
    <w:rsid w:val="00615322"/>
    <w:rsid w:val="00615EE2"/>
    <w:rsid w:val="00620D0B"/>
    <w:rsid w:val="0062245E"/>
    <w:rsid w:val="00622F25"/>
    <w:rsid w:val="00623B86"/>
    <w:rsid w:val="00624ADE"/>
    <w:rsid w:val="00635259"/>
    <w:rsid w:val="00635EB1"/>
    <w:rsid w:val="00636B40"/>
    <w:rsid w:val="00637D87"/>
    <w:rsid w:val="00641A59"/>
    <w:rsid w:val="00642009"/>
    <w:rsid w:val="00645A20"/>
    <w:rsid w:val="0065148B"/>
    <w:rsid w:val="00652F63"/>
    <w:rsid w:val="00655B78"/>
    <w:rsid w:val="00656294"/>
    <w:rsid w:val="00657B2D"/>
    <w:rsid w:val="006665DB"/>
    <w:rsid w:val="0067603E"/>
    <w:rsid w:val="006764F5"/>
    <w:rsid w:val="00677D76"/>
    <w:rsid w:val="00681F19"/>
    <w:rsid w:val="006829A4"/>
    <w:rsid w:val="006838F8"/>
    <w:rsid w:val="00692690"/>
    <w:rsid w:val="00693DBC"/>
    <w:rsid w:val="00694657"/>
    <w:rsid w:val="00695500"/>
    <w:rsid w:val="00696AEA"/>
    <w:rsid w:val="006A0F9C"/>
    <w:rsid w:val="006A1F92"/>
    <w:rsid w:val="006A4B2C"/>
    <w:rsid w:val="006A5919"/>
    <w:rsid w:val="006B074D"/>
    <w:rsid w:val="006B1949"/>
    <w:rsid w:val="006C2841"/>
    <w:rsid w:val="006C3E23"/>
    <w:rsid w:val="006C43A3"/>
    <w:rsid w:val="006D4B9E"/>
    <w:rsid w:val="006D73CF"/>
    <w:rsid w:val="006E0B68"/>
    <w:rsid w:val="006E2351"/>
    <w:rsid w:val="006E4442"/>
    <w:rsid w:val="006E5131"/>
    <w:rsid w:val="006F01E6"/>
    <w:rsid w:val="006F1294"/>
    <w:rsid w:val="006F791E"/>
    <w:rsid w:val="007011BC"/>
    <w:rsid w:val="0070219D"/>
    <w:rsid w:val="00710404"/>
    <w:rsid w:val="00713E8B"/>
    <w:rsid w:val="00715350"/>
    <w:rsid w:val="00715E9D"/>
    <w:rsid w:val="00731AFC"/>
    <w:rsid w:val="0073202F"/>
    <w:rsid w:val="00733FC3"/>
    <w:rsid w:val="00737343"/>
    <w:rsid w:val="00742A58"/>
    <w:rsid w:val="00751011"/>
    <w:rsid w:val="00752F78"/>
    <w:rsid w:val="00755369"/>
    <w:rsid w:val="0075544D"/>
    <w:rsid w:val="007564D8"/>
    <w:rsid w:val="00760E8A"/>
    <w:rsid w:val="00771BDB"/>
    <w:rsid w:val="00773912"/>
    <w:rsid w:val="007740DA"/>
    <w:rsid w:val="0077749E"/>
    <w:rsid w:val="007820E7"/>
    <w:rsid w:val="0079190F"/>
    <w:rsid w:val="007969E6"/>
    <w:rsid w:val="007977A0"/>
    <w:rsid w:val="007A0154"/>
    <w:rsid w:val="007A3855"/>
    <w:rsid w:val="007B122E"/>
    <w:rsid w:val="007B5F6D"/>
    <w:rsid w:val="007B62B8"/>
    <w:rsid w:val="007B7375"/>
    <w:rsid w:val="007C1090"/>
    <w:rsid w:val="007C6C7F"/>
    <w:rsid w:val="007D6158"/>
    <w:rsid w:val="007D6883"/>
    <w:rsid w:val="007E1626"/>
    <w:rsid w:val="007E3125"/>
    <w:rsid w:val="007E697E"/>
    <w:rsid w:val="007F080F"/>
    <w:rsid w:val="007F329D"/>
    <w:rsid w:val="007F4E2B"/>
    <w:rsid w:val="007F7073"/>
    <w:rsid w:val="007F7719"/>
    <w:rsid w:val="007F776C"/>
    <w:rsid w:val="00803CB2"/>
    <w:rsid w:val="00804313"/>
    <w:rsid w:val="00811C5D"/>
    <w:rsid w:val="008155BF"/>
    <w:rsid w:val="008156BD"/>
    <w:rsid w:val="0082262F"/>
    <w:rsid w:val="008228E6"/>
    <w:rsid w:val="0082694D"/>
    <w:rsid w:val="008329DA"/>
    <w:rsid w:val="00832F3F"/>
    <w:rsid w:val="008339EC"/>
    <w:rsid w:val="00833D0B"/>
    <w:rsid w:val="00833FB3"/>
    <w:rsid w:val="00834B14"/>
    <w:rsid w:val="008357A9"/>
    <w:rsid w:val="008376B7"/>
    <w:rsid w:val="00845364"/>
    <w:rsid w:val="008472CE"/>
    <w:rsid w:val="00850D91"/>
    <w:rsid w:val="008622ED"/>
    <w:rsid w:val="008649B1"/>
    <w:rsid w:val="00864B0A"/>
    <w:rsid w:val="00865281"/>
    <w:rsid w:val="0086662D"/>
    <w:rsid w:val="008666AC"/>
    <w:rsid w:val="008706FB"/>
    <w:rsid w:val="0087137E"/>
    <w:rsid w:val="00871BB6"/>
    <w:rsid w:val="00872053"/>
    <w:rsid w:val="0087271C"/>
    <w:rsid w:val="00872C1C"/>
    <w:rsid w:val="00877400"/>
    <w:rsid w:val="00880AEF"/>
    <w:rsid w:val="00883AC1"/>
    <w:rsid w:val="008859E8"/>
    <w:rsid w:val="0089188D"/>
    <w:rsid w:val="00892814"/>
    <w:rsid w:val="008928AB"/>
    <w:rsid w:val="00892B2F"/>
    <w:rsid w:val="008966A6"/>
    <w:rsid w:val="00896A0A"/>
    <w:rsid w:val="008970FC"/>
    <w:rsid w:val="008975A7"/>
    <w:rsid w:val="008A01FF"/>
    <w:rsid w:val="008A444E"/>
    <w:rsid w:val="008A50B7"/>
    <w:rsid w:val="008A5C06"/>
    <w:rsid w:val="008A61C2"/>
    <w:rsid w:val="008A6EC9"/>
    <w:rsid w:val="008B018E"/>
    <w:rsid w:val="008B2E56"/>
    <w:rsid w:val="008B3F9C"/>
    <w:rsid w:val="008B72E2"/>
    <w:rsid w:val="008C0CFF"/>
    <w:rsid w:val="008C23CE"/>
    <w:rsid w:val="008C37B4"/>
    <w:rsid w:val="008C6FE3"/>
    <w:rsid w:val="008C723F"/>
    <w:rsid w:val="008D4D9C"/>
    <w:rsid w:val="008D79CF"/>
    <w:rsid w:val="008E41DD"/>
    <w:rsid w:val="008E6E78"/>
    <w:rsid w:val="008F143E"/>
    <w:rsid w:val="008F15E6"/>
    <w:rsid w:val="008F18A5"/>
    <w:rsid w:val="008F576F"/>
    <w:rsid w:val="00907E5B"/>
    <w:rsid w:val="00912057"/>
    <w:rsid w:val="00912776"/>
    <w:rsid w:val="0091288E"/>
    <w:rsid w:val="00914330"/>
    <w:rsid w:val="00930E1A"/>
    <w:rsid w:val="00932A95"/>
    <w:rsid w:val="00934C4D"/>
    <w:rsid w:val="00941181"/>
    <w:rsid w:val="0094179E"/>
    <w:rsid w:val="009421DB"/>
    <w:rsid w:val="00942528"/>
    <w:rsid w:val="009430CE"/>
    <w:rsid w:val="00950A3E"/>
    <w:rsid w:val="0095377A"/>
    <w:rsid w:val="00957D1D"/>
    <w:rsid w:val="009648E0"/>
    <w:rsid w:val="00964CC9"/>
    <w:rsid w:val="009708F9"/>
    <w:rsid w:val="00974EF6"/>
    <w:rsid w:val="00985D45"/>
    <w:rsid w:val="00994D3D"/>
    <w:rsid w:val="009959C7"/>
    <w:rsid w:val="009A5014"/>
    <w:rsid w:val="009A5A58"/>
    <w:rsid w:val="009A79CA"/>
    <w:rsid w:val="009B1182"/>
    <w:rsid w:val="009B378C"/>
    <w:rsid w:val="009B3925"/>
    <w:rsid w:val="009B4022"/>
    <w:rsid w:val="009B52C4"/>
    <w:rsid w:val="009C3966"/>
    <w:rsid w:val="009C6B64"/>
    <w:rsid w:val="009D0F19"/>
    <w:rsid w:val="009D1A75"/>
    <w:rsid w:val="009D3EE5"/>
    <w:rsid w:val="009D6E2B"/>
    <w:rsid w:val="009E0110"/>
    <w:rsid w:val="009E2EB0"/>
    <w:rsid w:val="009E434A"/>
    <w:rsid w:val="009E6F65"/>
    <w:rsid w:val="009E76F7"/>
    <w:rsid w:val="009F0C5D"/>
    <w:rsid w:val="009F2B0A"/>
    <w:rsid w:val="00A0120C"/>
    <w:rsid w:val="00A021C4"/>
    <w:rsid w:val="00A06EA0"/>
    <w:rsid w:val="00A23BC3"/>
    <w:rsid w:val="00A30F40"/>
    <w:rsid w:val="00A31DB3"/>
    <w:rsid w:val="00A3795D"/>
    <w:rsid w:val="00A40D07"/>
    <w:rsid w:val="00A53C7E"/>
    <w:rsid w:val="00A60CB0"/>
    <w:rsid w:val="00A62184"/>
    <w:rsid w:val="00A63A3C"/>
    <w:rsid w:val="00A63DB4"/>
    <w:rsid w:val="00A73A8A"/>
    <w:rsid w:val="00A802A2"/>
    <w:rsid w:val="00A86BAF"/>
    <w:rsid w:val="00A920F6"/>
    <w:rsid w:val="00A940FA"/>
    <w:rsid w:val="00A96575"/>
    <w:rsid w:val="00AA3B5D"/>
    <w:rsid w:val="00AA416A"/>
    <w:rsid w:val="00AA41F8"/>
    <w:rsid w:val="00AA75F1"/>
    <w:rsid w:val="00AA789A"/>
    <w:rsid w:val="00AA7DB9"/>
    <w:rsid w:val="00AB267E"/>
    <w:rsid w:val="00AB43B4"/>
    <w:rsid w:val="00AB600D"/>
    <w:rsid w:val="00AC3FC4"/>
    <w:rsid w:val="00AC520F"/>
    <w:rsid w:val="00AC75BF"/>
    <w:rsid w:val="00AC7938"/>
    <w:rsid w:val="00AD0738"/>
    <w:rsid w:val="00AD0E34"/>
    <w:rsid w:val="00AD24A7"/>
    <w:rsid w:val="00AE2548"/>
    <w:rsid w:val="00AE455F"/>
    <w:rsid w:val="00AE5032"/>
    <w:rsid w:val="00AF1426"/>
    <w:rsid w:val="00AF25BA"/>
    <w:rsid w:val="00AF4188"/>
    <w:rsid w:val="00AF7744"/>
    <w:rsid w:val="00B037A3"/>
    <w:rsid w:val="00B04048"/>
    <w:rsid w:val="00B06D4C"/>
    <w:rsid w:val="00B112A6"/>
    <w:rsid w:val="00B13A23"/>
    <w:rsid w:val="00B16E89"/>
    <w:rsid w:val="00B21317"/>
    <w:rsid w:val="00B300BC"/>
    <w:rsid w:val="00B35743"/>
    <w:rsid w:val="00B37A27"/>
    <w:rsid w:val="00B37DE3"/>
    <w:rsid w:val="00B430FC"/>
    <w:rsid w:val="00B46EB5"/>
    <w:rsid w:val="00B477C4"/>
    <w:rsid w:val="00B5154F"/>
    <w:rsid w:val="00B5616A"/>
    <w:rsid w:val="00B5770F"/>
    <w:rsid w:val="00B61001"/>
    <w:rsid w:val="00B63152"/>
    <w:rsid w:val="00B648F0"/>
    <w:rsid w:val="00B70D5D"/>
    <w:rsid w:val="00B75EAA"/>
    <w:rsid w:val="00B829B5"/>
    <w:rsid w:val="00B83CFA"/>
    <w:rsid w:val="00B86685"/>
    <w:rsid w:val="00B93BA9"/>
    <w:rsid w:val="00B96FE9"/>
    <w:rsid w:val="00BA15AF"/>
    <w:rsid w:val="00BA257B"/>
    <w:rsid w:val="00BA5570"/>
    <w:rsid w:val="00BA7D87"/>
    <w:rsid w:val="00BB07CD"/>
    <w:rsid w:val="00BB29D4"/>
    <w:rsid w:val="00BB5415"/>
    <w:rsid w:val="00BB5833"/>
    <w:rsid w:val="00BB5972"/>
    <w:rsid w:val="00BB5C8E"/>
    <w:rsid w:val="00BB6354"/>
    <w:rsid w:val="00BC08BF"/>
    <w:rsid w:val="00BD20EB"/>
    <w:rsid w:val="00BD5971"/>
    <w:rsid w:val="00BE2877"/>
    <w:rsid w:val="00BE300C"/>
    <w:rsid w:val="00BF0499"/>
    <w:rsid w:val="00BF1FE5"/>
    <w:rsid w:val="00C004C8"/>
    <w:rsid w:val="00C00681"/>
    <w:rsid w:val="00C006C2"/>
    <w:rsid w:val="00C00EB2"/>
    <w:rsid w:val="00C04A71"/>
    <w:rsid w:val="00C05CCA"/>
    <w:rsid w:val="00C0726D"/>
    <w:rsid w:val="00C0790C"/>
    <w:rsid w:val="00C11928"/>
    <w:rsid w:val="00C177F1"/>
    <w:rsid w:val="00C3110B"/>
    <w:rsid w:val="00C32AC9"/>
    <w:rsid w:val="00C33D01"/>
    <w:rsid w:val="00C43AF0"/>
    <w:rsid w:val="00C474BC"/>
    <w:rsid w:val="00C55245"/>
    <w:rsid w:val="00C5549F"/>
    <w:rsid w:val="00C62184"/>
    <w:rsid w:val="00C64752"/>
    <w:rsid w:val="00C71C6E"/>
    <w:rsid w:val="00C728BA"/>
    <w:rsid w:val="00C72FBF"/>
    <w:rsid w:val="00C826B4"/>
    <w:rsid w:val="00C8727C"/>
    <w:rsid w:val="00C90293"/>
    <w:rsid w:val="00C909B3"/>
    <w:rsid w:val="00C9145F"/>
    <w:rsid w:val="00C91B1D"/>
    <w:rsid w:val="00C939A3"/>
    <w:rsid w:val="00C9718C"/>
    <w:rsid w:val="00C973DA"/>
    <w:rsid w:val="00CA2F9C"/>
    <w:rsid w:val="00CA3970"/>
    <w:rsid w:val="00CB0A9D"/>
    <w:rsid w:val="00CB4B6F"/>
    <w:rsid w:val="00CB6ABD"/>
    <w:rsid w:val="00CC1745"/>
    <w:rsid w:val="00CC228F"/>
    <w:rsid w:val="00CC3FB1"/>
    <w:rsid w:val="00CD0BA9"/>
    <w:rsid w:val="00CE25E5"/>
    <w:rsid w:val="00CF19D0"/>
    <w:rsid w:val="00CF4B18"/>
    <w:rsid w:val="00CF5EA7"/>
    <w:rsid w:val="00CF6FEC"/>
    <w:rsid w:val="00CF730D"/>
    <w:rsid w:val="00D01ACC"/>
    <w:rsid w:val="00D02A82"/>
    <w:rsid w:val="00D04144"/>
    <w:rsid w:val="00D041EF"/>
    <w:rsid w:val="00D05506"/>
    <w:rsid w:val="00D07016"/>
    <w:rsid w:val="00D13377"/>
    <w:rsid w:val="00D150E3"/>
    <w:rsid w:val="00D15500"/>
    <w:rsid w:val="00D20FA1"/>
    <w:rsid w:val="00D2596C"/>
    <w:rsid w:val="00D26089"/>
    <w:rsid w:val="00D26A76"/>
    <w:rsid w:val="00D3272E"/>
    <w:rsid w:val="00D3343F"/>
    <w:rsid w:val="00D4116F"/>
    <w:rsid w:val="00D413D1"/>
    <w:rsid w:val="00D4140E"/>
    <w:rsid w:val="00D4317E"/>
    <w:rsid w:val="00D47265"/>
    <w:rsid w:val="00D64D42"/>
    <w:rsid w:val="00D65234"/>
    <w:rsid w:val="00D731BF"/>
    <w:rsid w:val="00D76789"/>
    <w:rsid w:val="00D76FD5"/>
    <w:rsid w:val="00D7715B"/>
    <w:rsid w:val="00D8535E"/>
    <w:rsid w:val="00D86CF9"/>
    <w:rsid w:val="00D86DBB"/>
    <w:rsid w:val="00D872AA"/>
    <w:rsid w:val="00D87A16"/>
    <w:rsid w:val="00D9363D"/>
    <w:rsid w:val="00D973BD"/>
    <w:rsid w:val="00D97B32"/>
    <w:rsid w:val="00DA1DAA"/>
    <w:rsid w:val="00DA36AA"/>
    <w:rsid w:val="00DA56BD"/>
    <w:rsid w:val="00DA6667"/>
    <w:rsid w:val="00DA699C"/>
    <w:rsid w:val="00DA6DB9"/>
    <w:rsid w:val="00DB4587"/>
    <w:rsid w:val="00DC056C"/>
    <w:rsid w:val="00DD4891"/>
    <w:rsid w:val="00DD62DC"/>
    <w:rsid w:val="00DF0039"/>
    <w:rsid w:val="00DF3485"/>
    <w:rsid w:val="00E02ECB"/>
    <w:rsid w:val="00E22490"/>
    <w:rsid w:val="00E25AC2"/>
    <w:rsid w:val="00E27311"/>
    <w:rsid w:val="00E32637"/>
    <w:rsid w:val="00E3264C"/>
    <w:rsid w:val="00E354C7"/>
    <w:rsid w:val="00E35EBC"/>
    <w:rsid w:val="00E3799F"/>
    <w:rsid w:val="00E43FCC"/>
    <w:rsid w:val="00E444E9"/>
    <w:rsid w:val="00E51C68"/>
    <w:rsid w:val="00E54CAF"/>
    <w:rsid w:val="00E579FE"/>
    <w:rsid w:val="00E6155E"/>
    <w:rsid w:val="00E626E8"/>
    <w:rsid w:val="00E6272F"/>
    <w:rsid w:val="00E629B0"/>
    <w:rsid w:val="00E6501D"/>
    <w:rsid w:val="00E65512"/>
    <w:rsid w:val="00E65877"/>
    <w:rsid w:val="00E71ED5"/>
    <w:rsid w:val="00E73E56"/>
    <w:rsid w:val="00E7495D"/>
    <w:rsid w:val="00E76465"/>
    <w:rsid w:val="00E8155A"/>
    <w:rsid w:val="00E81CB0"/>
    <w:rsid w:val="00E869EE"/>
    <w:rsid w:val="00E87BB6"/>
    <w:rsid w:val="00E958D6"/>
    <w:rsid w:val="00E973D3"/>
    <w:rsid w:val="00E973E2"/>
    <w:rsid w:val="00E97B05"/>
    <w:rsid w:val="00EA11A0"/>
    <w:rsid w:val="00EA1CB1"/>
    <w:rsid w:val="00EA1CF9"/>
    <w:rsid w:val="00EA1F5E"/>
    <w:rsid w:val="00EA3FDA"/>
    <w:rsid w:val="00EB20E4"/>
    <w:rsid w:val="00EB6313"/>
    <w:rsid w:val="00EC3415"/>
    <w:rsid w:val="00EC426C"/>
    <w:rsid w:val="00EC5060"/>
    <w:rsid w:val="00ED5BEC"/>
    <w:rsid w:val="00EE33D4"/>
    <w:rsid w:val="00EE506A"/>
    <w:rsid w:val="00EE7FE9"/>
    <w:rsid w:val="00EF0604"/>
    <w:rsid w:val="00EF1371"/>
    <w:rsid w:val="00EF57C8"/>
    <w:rsid w:val="00EF7168"/>
    <w:rsid w:val="00F01549"/>
    <w:rsid w:val="00F04B1A"/>
    <w:rsid w:val="00F0517C"/>
    <w:rsid w:val="00F06231"/>
    <w:rsid w:val="00F071A9"/>
    <w:rsid w:val="00F10F5A"/>
    <w:rsid w:val="00F11526"/>
    <w:rsid w:val="00F11853"/>
    <w:rsid w:val="00F1655A"/>
    <w:rsid w:val="00F24819"/>
    <w:rsid w:val="00F317A3"/>
    <w:rsid w:val="00F31E1D"/>
    <w:rsid w:val="00F33ED4"/>
    <w:rsid w:val="00F35450"/>
    <w:rsid w:val="00F36B1C"/>
    <w:rsid w:val="00F42E90"/>
    <w:rsid w:val="00F46561"/>
    <w:rsid w:val="00F534BF"/>
    <w:rsid w:val="00F60815"/>
    <w:rsid w:val="00F6313D"/>
    <w:rsid w:val="00F7513C"/>
    <w:rsid w:val="00F82152"/>
    <w:rsid w:val="00F833BE"/>
    <w:rsid w:val="00F84B62"/>
    <w:rsid w:val="00F875CC"/>
    <w:rsid w:val="00F973D6"/>
    <w:rsid w:val="00FA13AA"/>
    <w:rsid w:val="00FA44DE"/>
    <w:rsid w:val="00FB3B4D"/>
    <w:rsid w:val="00FB7F48"/>
    <w:rsid w:val="00FC4C3B"/>
    <w:rsid w:val="00FC5983"/>
    <w:rsid w:val="00FC6B44"/>
    <w:rsid w:val="00FC7628"/>
    <w:rsid w:val="00FD5CBE"/>
    <w:rsid w:val="00FD7F4B"/>
    <w:rsid w:val="00FE2758"/>
    <w:rsid w:val="00FE2BAA"/>
    <w:rsid w:val="00FE6587"/>
    <w:rsid w:val="00FF0DA6"/>
    <w:rsid w:val="00FF3B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DB902309-2527-4ACF-BB28-1B67BA94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799"/>
    <w:rPr>
      <w:lang w:eastAsia="en-US"/>
    </w:rPr>
  </w:style>
  <w:style w:type="paragraph" w:styleId="7">
    <w:name w:val="heading 7"/>
    <w:basedOn w:val="a"/>
    <w:next w:val="a"/>
    <w:qFormat/>
    <w:rsid w:val="00E7495D"/>
    <w:pPr>
      <w:spacing w:before="240" w:after="60"/>
      <w:outlineLvl w:val="6"/>
    </w:pPr>
    <w:rPr>
      <w:rFonts w:ascii="Arial" w:eastAsia="Times New Roman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B5799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B5799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39137C"/>
  </w:style>
  <w:style w:type="paragraph" w:styleId="a6">
    <w:name w:val="Body Text Indent"/>
    <w:basedOn w:val="a"/>
    <w:rsid w:val="00E7495D"/>
    <w:pPr>
      <w:tabs>
        <w:tab w:val="left" w:pos="-360"/>
      </w:tabs>
    </w:pPr>
    <w:rPr>
      <w:rFonts w:ascii="Arial" w:eastAsia="Times New Roman" w:hAnsi="Arial"/>
      <w:b/>
      <w:color w:val="800000"/>
      <w:sz w:val="22"/>
    </w:rPr>
  </w:style>
  <w:style w:type="paragraph" w:styleId="2">
    <w:name w:val="List 2"/>
    <w:basedOn w:val="a"/>
    <w:rsid w:val="0044503D"/>
    <w:pPr>
      <w:ind w:left="720" w:hanging="360"/>
    </w:pPr>
    <w:rPr>
      <w:rFonts w:ascii="Arial" w:eastAsia="Times New Roman" w:hAnsi="Arial"/>
      <w:sz w:val="22"/>
    </w:rPr>
  </w:style>
  <w:style w:type="paragraph" w:styleId="a7">
    <w:name w:val="Balloon Text"/>
    <w:basedOn w:val="a"/>
    <w:semiHidden/>
    <w:rsid w:val="009C396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7F4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3BD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7">
    <w:name w:val="CM7"/>
    <w:basedOn w:val="Default"/>
    <w:next w:val="Default"/>
    <w:rsid w:val="00403BDB"/>
    <w:pPr>
      <w:spacing w:after="553"/>
    </w:pPr>
    <w:rPr>
      <w:color w:val="auto"/>
    </w:rPr>
  </w:style>
  <w:style w:type="paragraph" w:customStyle="1" w:styleId="CM8">
    <w:name w:val="CM8"/>
    <w:basedOn w:val="Default"/>
    <w:next w:val="Default"/>
    <w:rsid w:val="00403BDB"/>
    <w:pPr>
      <w:spacing w:after="265"/>
    </w:pPr>
    <w:rPr>
      <w:color w:val="auto"/>
    </w:rPr>
  </w:style>
  <w:style w:type="paragraph" w:customStyle="1" w:styleId="CM4">
    <w:name w:val="CM4"/>
    <w:basedOn w:val="Default"/>
    <w:next w:val="Default"/>
    <w:rsid w:val="00403BDB"/>
    <w:pPr>
      <w:spacing w:line="276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403BDB"/>
    <w:pPr>
      <w:spacing w:line="276" w:lineRule="atLeast"/>
    </w:pPr>
    <w:rPr>
      <w:color w:val="auto"/>
    </w:rPr>
  </w:style>
  <w:style w:type="paragraph" w:customStyle="1" w:styleId="CM10">
    <w:name w:val="CM10"/>
    <w:basedOn w:val="Default"/>
    <w:next w:val="Default"/>
    <w:rsid w:val="00403BDB"/>
    <w:pPr>
      <w:spacing w:after="138"/>
    </w:pPr>
    <w:rPr>
      <w:color w:val="auto"/>
    </w:rPr>
  </w:style>
  <w:style w:type="paragraph" w:customStyle="1" w:styleId="CM9">
    <w:name w:val="CM9"/>
    <w:basedOn w:val="Default"/>
    <w:next w:val="Default"/>
    <w:rsid w:val="00403BDB"/>
    <w:pPr>
      <w:spacing w:after="488"/>
    </w:pPr>
    <w:rPr>
      <w:color w:val="auto"/>
    </w:rPr>
  </w:style>
  <w:style w:type="paragraph" w:styleId="a9">
    <w:name w:val="Date"/>
    <w:basedOn w:val="a"/>
    <w:next w:val="a"/>
    <w:rsid w:val="004904F1"/>
  </w:style>
  <w:style w:type="character" w:styleId="aa">
    <w:name w:val="Hyperlink"/>
    <w:uiPriority w:val="99"/>
    <w:unhideWhenUsed/>
    <w:rsid w:val="005B25FB"/>
    <w:rPr>
      <w:strike w:val="0"/>
      <w:dstrike w:val="0"/>
      <w:color w:val="464646"/>
      <w:u w:val="none"/>
      <w:effect w:val="none"/>
    </w:rPr>
  </w:style>
  <w:style w:type="paragraph" w:styleId="ab">
    <w:name w:val="Normal (Web)"/>
    <w:basedOn w:val="a"/>
    <w:uiPriority w:val="99"/>
    <w:unhideWhenUsed/>
    <w:rsid w:val="005B25FB"/>
    <w:pPr>
      <w:spacing w:before="30" w:after="30"/>
    </w:pPr>
    <w:rPr>
      <w:rFonts w:ascii="굴림" w:eastAsia="굴림" w:hAnsi="굴림" w:cs="굴림"/>
      <w:sz w:val="24"/>
      <w:szCs w:val="24"/>
      <w:lang w:eastAsia="ko-KR"/>
    </w:rPr>
  </w:style>
  <w:style w:type="paragraph" w:styleId="ac">
    <w:name w:val="List Paragraph"/>
    <w:basedOn w:val="a"/>
    <w:uiPriority w:val="34"/>
    <w:qFormat/>
    <w:rsid w:val="00B35743"/>
    <w:pPr>
      <w:ind w:leftChars="400" w:left="800"/>
    </w:pPr>
  </w:style>
  <w:style w:type="paragraph" w:styleId="ad">
    <w:name w:val="No Spacing"/>
    <w:uiPriority w:val="1"/>
    <w:qFormat/>
    <w:rsid w:val="004F1A0E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/>
      <w:kern w:val="2"/>
      <w:szCs w:val="22"/>
    </w:rPr>
  </w:style>
  <w:style w:type="character" w:customStyle="1" w:styleId="1">
    <w:name w:val="멘션1"/>
    <w:basedOn w:val="a0"/>
    <w:uiPriority w:val="99"/>
    <w:semiHidden/>
    <w:unhideWhenUsed/>
    <w:rsid w:val="006B1949"/>
    <w:rPr>
      <w:color w:val="2B579A"/>
      <w:shd w:val="clear" w:color="auto" w:fill="E6E6E6"/>
    </w:rPr>
  </w:style>
  <w:style w:type="character" w:customStyle="1" w:styleId="UnresolvedMention">
    <w:name w:val="Unresolved Mention"/>
    <w:basedOn w:val="a0"/>
    <w:uiPriority w:val="99"/>
    <w:semiHidden/>
    <w:unhideWhenUsed/>
    <w:rsid w:val="002364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4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8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8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38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30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012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287226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5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0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6672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4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1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0970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8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r.%20NO\Application%20Data\Microsoft\Templates\Wuerth%20Letter%20Head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93200-E491-4289-9109-2848DB63D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Wuerth Letter Head.dot</Template>
  <TotalTime>9</TotalTime>
  <Pages>3</Pages>
  <Words>289</Words>
  <Characters>1020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Wuerth (Cambodia) Ltd</vt:lpstr>
      <vt:lpstr>Wuerth (Cambodia) Ltd</vt:lpstr>
    </vt:vector>
  </TitlesOfParts>
  <Company>Tel : 016 991010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Wuerth (Cambodia) Ltd</dc:title>
  <dc:subject/>
  <dc:creator>JHN</dc:creator>
  <cp:keywords/>
  <dc:description/>
  <cp:lastModifiedBy>Windows 사용자</cp:lastModifiedBy>
  <cp:revision>6</cp:revision>
  <cp:lastPrinted>2018-09-18T04:57:00Z</cp:lastPrinted>
  <dcterms:created xsi:type="dcterms:W3CDTF">2020-08-18T08:20:00Z</dcterms:created>
  <dcterms:modified xsi:type="dcterms:W3CDTF">2020-08-19T07:51:00Z</dcterms:modified>
</cp:coreProperties>
</file>